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5C4A" w:rsidRPr="00B77A3B" w:rsidRDefault="00955C4A" w:rsidP="00955C4A">
      <w:pPr>
        <w:pStyle w:val="Ttulo1"/>
        <w:pBdr>
          <w:top w:val="single" w:sz="4" w:space="1" w:color="auto"/>
          <w:left w:val="single" w:sz="4" w:space="4" w:color="auto"/>
          <w:bottom w:val="single" w:sz="4" w:space="0" w:color="auto"/>
          <w:right w:val="single" w:sz="4" w:space="4" w:color="auto"/>
        </w:pBdr>
        <w:rPr>
          <w:sz w:val="44"/>
        </w:rPr>
      </w:pPr>
      <w:r w:rsidRPr="00B77A3B">
        <w:rPr>
          <w:sz w:val="44"/>
        </w:rPr>
        <w:t>Formulario de solicitud de actividades</w:t>
      </w:r>
    </w:p>
    <w:p w:rsidR="00FB1166" w:rsidRPr="007E0B84" w:rsidRDefault="00955C4A" w:rsidP="00955C4A">
      <w:pPr>
        <w:pStyle w:val="Subttulo"/>
        <w:pBdr>
          <w:top w:val="single" w:sz="4" w:space="1" w:color="auto"/>
          <w:left w:val="single" w:sz="4" w:space="4" w:color="auto"/>
          <w:bottom w:val="single" w:sz="4" w:space="0" w:color="auto"/>
          <w:right w:val="single" w:sz="4" w:space="4" w:color="auto"/>
        </w:pBdr>
        <w:rPr>
          <w:color w:val="E6A067"/>
          <w:sz w:val="26"/>
          <w:lang w:val="es-ES_tradnl"/>
        </w:rPr>
      </w:pPr>
      <w:r w:rsidRPr="007E0B84">
        <w:rPr>
          <w:color w:val="E6A067"/>
          <w:sz w:val="26"/>
        </w:rPr>
        <w:t xml:space="preserve">Centro </w:t>
      </w:r>
      <w:r w:rsidR="007E0B84" w:rsidRPr="007E0B84">
        <w:rPr>
          <w:color w:val="E6A067"/>
          <w:sz w:val="26"/>
        </w:rPr>
        <w:t xml:space="preserve">de Naturaleza </w:t>
      </w:r>
      <w:r w:rsidRPr="007E0B84">
        <w:rPr>
          <w:color w:val="E6A067"/>
          <w:sz w:val="26"/>
        </w:rPr>
        <w:t>“Sierra Castellar de los Bueyes”. 2018-2019.</w:t>
      </w:r>
    </w:p>
    <w:p w:rsidR="005B22A7" w:rsidRPr="00B77A3B" w:rsidRDefault="005B22A7" w:rsidP="005B22A7">
      <w:pPr>
        <w:jc w:val="both"/>
        <w:rPr>
          <w:sz w:val="20"/>
          <w:lang w:eastAsia="es-ES"/>
        </w:rPr>
      </w:pPr>
      <w:r w:rsidRPr="00B77A3B">
        <w:rPr>
          <w:sz w:val="20"/>
          <w:lang w:eastAsia="es-ES"/>
        </w:rPr>
        <w:t>Para cualquier aclaración llamar al</w:t>
      </w:r>
      <w:r>
        <w:rPr>
          <w:sz w:val="20"/>
          <w:lang w:eastAsia="es-ES"/>
        </w:rPr>
        <w:t xml:space="preserve"> 926 279 484 </w:t>
      </w:r>
      <w:proofErr w:type="spellStart"/>
      <w:r>
        <w:rPr>
          <w:sz w:val="20"/>
          <w:lang w:eastAsia="es-ES"/>
        </w:rPr>
        <w:t>ó</w:t>
      </w:r>
      <w:proofErr w:type="spellEnd"/>
      <w:r>
        <w:rPr>
          <w:sz w:val="20"/>
          <w:lang w:eastAsia="es-ES"/>
        </w:rPr>
        <w:t xml:space="preserve"> al 926 279 262 o en </w:t>
      </w:r>
      <w:hyperlink r:id="rId8" w:history="1">
        <w:r w:rsidRPr="005603B4">
          <w:rPr>
            <w:rStyle w:val="Hipervnculo"/>
            <w:sz w:val="20"/>
            <w:lang w:eastAsia="es-ES"/>
          </w:rPr>
          <w:t>eduambientalcr@jccm.es</w:t>
        </w:r>
      </w:hyperlink>
      <w:r w:rsidRPr="00B77A3B">
        <w:rPr>
          <w:sz w:val="20"/>
          <w:lang w:eastAsia="es-ES"/>
        </w:rPr>
        <w:t>.</w:t>
      </w:r>
    </w:p>
    <w:p w:rsidR="00FB1166" w:rsidRDefault="00FB1166" w:rsidP="00FB1166">
      <w:pPr>
        <w:pStyle w:val="Ttulo2"/>
        <w:rPr>
          <w:lang w:eastAsia="es-ES"/>
        </w:rPr>
      </w:pPr>
      <w:r w:rsidRPr="00AB63B5">
        <w:rPr>
          <w:lang w:eastAsia="es-ES"/>
        </w:rPr>
        <w:t>D</w:t>
      </w:r>
      <w:r>
        <w:rPr>
          <w:lang w:eastAsia="es-ES"/>
        </w:rPr>
        <w:t>atos de la asociación / colectivo.</w:t>
      </w:r>
    </w:p>
    <w:tbl>
      <w:tblPr>
        <w:tblW w:w="9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9"/>
        <w:gridCol w:w="1914"/>
        <w:gridCol w:w="973"/>
        <w:gridCol w:w="202"/>
        <w:gridCol w:w="1180"/>
        <w:gridCol w:w="2424"/>
      </w:tblGrid>
      <w:tr w:rsidR="00FB1166" w:rsidRPr="00167697" w:rsidTr="00BE6A1E">
        <w:trPr>
          <w:trHeight w:val="700"/>
        </w:trPr>
        <w:tc>
          <w:tcPr>
            <w:tcW w:w="2399" w:type="dxa"/>
            <w:shd w:val="clear" w:color="auto" w:fill="auto"/>
            <w:vAlign w:val="center"/>
          </w:tcPr>
          <w:p w:rsidR="00FB1166" w:rsidRPr="00167697" w:rsidRDefault="00FB1166" w:rsidP="00FB1166">
            <w:pPr>
              <w:rPr>
                <w:rFonts w:cs="Calibri"/>
                <w:sz w:val="20"/>
              </w:rPr>
            </w:pPr>
            <w:r>
              <w:rPr>
                <w:rFonts w:cs="Calibri"/>
                <w:sz w:val="20"/>
              </w:rPr>
              <w:t>NOMBRE DE LA ASOCIACIÓN / COLECTIVO</w:t>
            </w:r>
          </w:p>
        </w:tc>
        <w:tc>
          <w:tcPr>
            <w:tcW w:w="6693" w:type="dxa"/>
            <w:gridSpan w:val="5"/>
            <w:shd w:val="clear" w:color="auto" w:fill="auto"/>
            <w:vAlign w:val="center"/>
          </w:tcPr>
          <w:p w:rsidR="00FB1166" w:rsidRPr="00167697" w:rsidRDefault="00FB1166" w:rsidP="00D757DE">
            <w:pPr>
              <w:rPr>
                <w:rFonts w:cs="Calibri"/>
                <w:sz w:val="20"/>
              </w:rPr>
            </w:pPr>
          </w:p>
        </w:tc>
      </w:tr>
      <w:tr w:rsidR="00FB1166" w:rsidRPr="00167697" w:rsidTr="00BE6A1E">
        <w:trPr>
          <w:trHeight w:val="1139"/>
        </w:trPr>
        <w:tc>
          <w:tcPr>
            <w:tcW w:w="2399" w:type="dxa"/>
            <w:shd w:val="clear" w:color="auto" w:fill="auto"/>
            <w:vAlign w:val="center"/>
          </w:tcPr>
          <w:p w:rsidR="00FB1166" w:rsidRPr="00167697" w:rsidRDefault="00FB1166" w:rsidP="00D757DE">
            <w:pPr>
              <w:rPr>
                <w:rFonts w:cs="Calibri"/>
                <w:sz w:val="20"/>
              </w:rPr>
            </w:pPr>
            <w:r>
              <w:rPr>
                <w:rFonts w:cs="Calibri"/>
                <w:sz w:val="20"/>
              </w:rPr>
              <w:t xml:space="preserve">DIRECCIÓN </w:t>
            </w:r>
          </w:p>
        </w:tc>
        <w:tc>
          <w:tcPr>
            <w:tcW w:w="2887" w:type="dxa"/>
            <w:gridSpan w:val="2"/>
            <w:shd w:val="clear" w:color="auto" w:fill="auto"/>
            <w:vAlign w:val="center"/>
          </w:tcPr>
          <w:p w:rsidR="00FB1166" w:rsidRPr="00167697" w:rsidRDefault="00FB1166" w:rsidP="00D757DE">
            <w:pPr>
              <w:jc w:val="center"/>
              <w:rPr>
                <w:rFonts w:cs="Calibri"/>
                <w:sz w:val="20"/>
              </w:rPr>
            </w:pPr>
            <w:bookmarkStart w:id="0" w:name="_GoBack"/>
            <w:bookmarkEnd w:id="0"/>
          </w:p>
        </w:tc>
        <w:tc>
          <w:tcPr>
            <w:tcW w:w="1382" w:type="dxa"/>
            <w:gridSpan w:val="2"/>
            <w:shd w:val="clear" w:color="auto" w:fill="auto"/>
            <w:vAlign w:val="center"/>
          </w:tcPr>
          <w:p w:rsidR="00FB1166" w:rsidRPr="00167697" w:rsidRDefault="00FB1166" w:rsidP="00D757DE">
            <w:pPr>
              <w:jc w:val="both"/>
              <w:rPr>
                <w:rFonts w:cs="Calibri"/>
                <w:sz w:val="20"/>
              </w:rPr>
            </w:pPr>
            <w:r w:rsidRPr="00167697">
              <w:rPr>
                <w:rFonts w:cs="Calibri"/>
                <w:sz w:val="20"/>
              </w:rPr>
              <w:t>MUNICIPIO</w:t>
            </w:r>
            <w:r w:rsidRPr="00167697">
              <w:rPr>
                <w:rStyle w:val="Refdenotaalpie"/>
                <w:rFonts w:cs="Calibri"/>
                <w:sz w:val="20"/>
              </w:rPr>
              <w:footnoteReference w:id="2"/>
            </w:r>
          </w:p>
        </w:tc>
        <w:tc>
          <w:tcPr>
            <w:tcW w:w="2424" w:type="dxa"/>
            <w:shd w:val="clear" w:color="auto" w:fill="auto"/>
            <w:vAlign w:val="center"/>
          </w:tcPr>
          <w:p w:rsidR="00FB1166" w:rsidRPr="00167697" w:rsidRDefault="00FB1166" w:rsidP="00D757DE">
            <w:pPr>
              <w:jc w:val="center"/>
              <w:rPr>
                <w:rFonts w:cs="Calibri"/>
                <w:sz w:val="20"/>
              </w:rPr>
            </w:pPr>
          </w:p>
        </w:tc>
      </w:tr>
      <w:tr w:rsidR="00FB1166" w:rsidRPr="00167697" w:rsidTr="00D757DE">
        <w:trPr>
          <w:trHeight w:val="490"/>
        </w:trPr>
        <w:tc>
          <w:tcPr>
            <w:tcW w:w="2399" w:type="dxa"/>
            <w:shd w:val="clear" w:color="auto" w:fill="auto"/>
            <w:vAlign w:val="center"/>
          </w:tcPr>
          <w:p w:rsidR="00FB1166" w:rsidRPr="00167697" w:rsidRDefault="00FB1166" w:rsidP="00D757DE">
            <w:pPr>
              <w:jc w:val="center"/>
              <w:rPr>
                <w:rFonts w:cs="Calibri"/>
                <w:sz w:val="20"/>
              </w:rPr>
            </w:pPr>
          </w:p>
          <w:p w:rsidR="00FB1166" w:rsidRPr="00167697" w:rsidRDefault="00FB1166" w:rsidP="00D757DE">
            <w:pPr>
              <w:rPr>
                <w:rFonts w:cs="Calibri"/>
                <w:sz w:val="20"/>
              </w:rPr>
            </w:pPr>
            <w:r w:rsidRPr="00167697">
              <w:rPr>
                <w:rFonts w:cs="Calibri"/>
                <w:sz w:val="20"/>
              </w:rPr>
              <w:t xml:space="preserve">RESPONSABLE </w:t>
            </w:r>
          </w:p>
        </w:tc>
        <w:tc>
          <w:tcPr>
            <w:tcW w:w="6693" w:type="dxa"/>
            <w:gridSpan w:val="5"/>
            <w:shd w:val="clear" w:color="auto" w:fill="auto"/>
            <w:vAlign w:val="center"/>
          </w:tcPr>
          <w:p w:rsidR="00FB1166" w:rsidRPr="00167697" w:rsidRDefault="00FB1166" w:rsidP="00D757DE">
            <w:pPr>
              <w:jc w:val="center"/>
              <w:rPr>
                <w:rFonts w:cs="Calibri"/>
                <w:sz w:val="20"/>
              </w:rPr>
            </w:pPr>
          </w:p>
        </w:tc>
      </w:tr>
      <w:tr w:rsidR="00FB1166" w:rsidRPr="00167697" w:rsidTr="00D757DE">
        <w:trPr>
          <w:trHeight w:val="1247"/>
        </w:trPr>
        <w:tc>
          <w:tcPr>
            <w:tcW w:w="2399" w:type="dxa"/>
            <w:shd w:val="clear" w:color="auto" w:fill="auto"/>
            <w:vAlign w:val="center"/>
          </w:tcPr>
          <w:p w:rsidR="00FB1166" w:rsidRPr="00167697" w:rsidRDefault="00FB1166" w:rsidP="00D757DE">
            <w:pPr>
              <w:jc w:val="center"/>
              <w:rPr>
                <w:rFonts w:cs="Calibri"/>
                <w:sz w:val="20"/>
              </w:rPr>
            </w:pPr>
          </w:p>
          <w:p w:rsidR="00FB1166" w:rsidRPr="00167697" w:rsidRDefault="00FB1166" w:rsidP="00D757DE">
            <w:pPr>
              <w:rPr>
                <w:rFonts w:cs="Calibri"/>
                <w:sz w:val="20"/>
              </w:rPr>
            </w:pPr>
            <w:r w:rsidRPr="00167697">
              <w:rPr>
                <w:rFonts w:cs="Calibri"/>
                <w:sz w:val="20"/>
              </w:rPr>
              <w:t>TELÉFONO</w:t>
            </w:r>
          </w:p>
          <w:p w:rsidR="00FB1166" w:rsidRPr="00167697" w:rsidRDefault="00FB1166" w:rsidP="00D757DE">
            <w:pPr>
              <w:jc w:val="center"/>
              <w:rPr>
                <w:rFonts w:cs="Calibri"/>
                <w:sz w:val="20"/>
              </w:rPr>
            </w:pPr>
          </w:p>
        </w:tc>
        <w:tc>
          <w:tcPr>
            <w:tcW w:w="1914" w:type="dxa"/>
            <w:shd w:val="clear" w:color="auto" w:fill="auto"/>
            <w:vAlign w:val="center"/>
          </w:tcPr>
          <w:p w:rsidR="00FB1166" w:rsidRPr="00167697" w:rsidRDefault="00FB1166" w:rsidP="00D757DE">
            <w:pPr>
              <w:jc w:val="center"/>
              <w:rPr>
                <w:rFonts w:cs="Calibri"/>
                <w:sz w:val="20"/>
              </w:rPr>
            </w:pPr>
          </w:p>
        </w:tc>
        <w:tc>
          <w:tcPr>
            <w:tcW w:w="1175" w:type="dxa"/>
            <w:gridSpan w:val="2"/>
            <w:shd w:val="clear" w:color="auto" w:fill="auto"/>
            <w:vAlign w:val="center"/>
          </w:tcPr>
          <w:p w:rsidR="00FB1166" w:rsidRPr="00167697" w:rsidRDefault="00FB1166" w:rsidP="00D757DE">
            <w:pPr>
              <w:rPr>
                <w:rFonts w:cs="Calibri"/>
                <w:sz w:val="20"/>
              </w:rPr>
            </w:pPr>
            <w:r w:rsidRPr="00167697">
              <w:rPr>
                <w:rFonts w:cs="Calibri"/>
                <w:sz w:val="20"/>
              </w:rPr>
              <w:t>E-MAIL</w:t>
            </w:r>
          </w:p>
        </w:tc>
        <w:tc>
          <w:tcPr>
            <w:tcW w:w="3604" w:type="dxa"/>
            <w:gridSpan w:val="2"/>
            <w:shd w:val="clear" w:color="auto" w:fill="auto"/>
            <w:vAlign w:val="center"/>
          </w:tcPr>
          <w:p w:rsidR="00FB1166" w:rsidRPr="00167697" w:rsidRDefault="00FB1166" w:rsidP="00D757DE">
            <w:pPr>
              <w:jc w:val="center"/>
              <w:rPr>
                <w:rFonts w:cs="Calibri"/>
                <w:sz w:val="20"/>
              </w:rPr>
            </w:pPr>
          </w:p>
        </w:tc>
      </w:tr>
    </w:tbl>
    <w:p w:rsidR="00FB1166" w:rsidRPr="00B77A3B" w:rsidRDefault="00FB1166" w:rsidP="00FB1166">
      <w:pPr>
        <w:autoSpaceDE w:val="0"/>
        <w:autoSpaceDN w:val="0"/>
        <w:adjustRightInd w:val="0"/>
        <w:spacing w:after="120" w:line="240" w:lineRule="auto"/>
        <w:jc w:val="both"/>
        <w:rPr>
          <w:sz w:val="16"/>
          <w:szCs w:val="16"/>
        </w:rPr>
      </w:pPr>
      <w:r w:rsidRPr="00B77A3B">
        <w:rPr>
          <w:sz w:val="16"/>
          <w:szCs w:val="16"/>
        </w:rPr>
        <w:t>En cumplimiento de la normativa de protección de datos, se advierte de los siguientes extremos:</w:t>
      </w:r>
    </w:p>
    <w:p w:rsidR="00FB1166" w:rsidRPr="00B77A3B" w:rsidRDefault="00FB1166" w:rsidP="00FB1166">
      <w:pPr>
        <w:autoSpaceDE w:val="0"/>
        <w:autoSpaceDN w:val="0"/>
        <w:adjustRightInd w:val="0"/>
        <w:spacing w:after="120" w:line="240" w:lineRule="auto"/>
        <w:jc w:val="both"/>
        <w:rPr>
          <w:sz w:val="16"/>
          <w:szCs w:val="16"/>
        </w:rPr>
      </w:pPr>
      <w:r>
        <w:rPr>
          <w:color w:val="000000"/>
          <w:sz w:val="16"/>
          <w:szCs w:val="16"/>
        </w:rPr>
        <w:t>La Viceconsejería de Medio Ambiente es la responsable del tratamiento de los datos de carácter personal, que serán incorporados a la actividad de tratamiento "Actividades de Educación Ambiental", cuya finalidad es la gestión de las actividades encaminadas a la educación ambiental en la región. La finalidad está basada en el ejercicio de poderes públicos de la Viceconsejería de Medio Ambiente. Los datos de carácter personal pueden ser comunicados a otros órganos de la Comunidad Autónoma y otros órganos de la Administración del Estado. Los datos de carácter personal se mantendrán durante el tiempo necesario para cumplir con la finalidad para la que se ha recabado y para determinar las posibles responsabilidades que se pudieran derivar de dicha finalidad y del tratamiento de los datos. Será de aplicación la normativa de archivos y patrimonio documental español.</w:t>
      </w:r>
    </w:p>
    <w:p w:rsidR="00FB1166" w:rsidRDefault="00FB1166" w:rsidP="00FB1166">
      <w:pPr>
        <w:autoSpaceDE w:val="0"/>
        <w:autoSpaceDN w:val="0"/>
        <w:adjustRightInd w:val="0"/>
        <w:spacing w:after="120" w:line="240" w:lineRule="auto"/>
        <w:jc w:val="both"/>
        <w:rPr>
          <w:sz w:val="16"/>
          <w:szCs w:val="16"/>
        </w:rPr>
      </w:pPr>
      <w:r w:rsidRPr="00B77A3B">
        <w:rPr>
          <w:sz w:val="16"/>
          <w:szCs w:val="16"/>
        </w:rPr>
        <w:t xml:space="preserve">Puede ejercer los derechos de acceso, rectificación o supresión de sus datos, así como otros derechos, tal y como se establece en </w:t>
      </w:r>
      <w:hyperlink r:id="rId9" w:history="1">
        <w:r w:rsidRPr="00296F86">
          <w:rPr>
            <w:rStyle w:val="Hipervnculo"/>
            <w:sz w:val="16"/>
            <w:szCs w:val="16"/>
          </w:rPr>
          <w:t>http://www.castillalamancha.es/protecciondedatos</w:t>
        </w:r>
      </w:hyperlink>
      <w:r>
        <w:rPr>
          <w:sz w:val="16"/>
          <w:szCs w:val="16"/>
        </w:rPr>
        <w:t>.</w:t>
      </w:r>
    </w:p>
    <w:p w:rsidR="00FB1166" w:rsidRPr="00DC5C36" w:rsidRDefault="00FB1166" w:rsidP="00FB1166">
      <w:pPr>
        <w:autoSpaceDE w:val="0"/>
        <w:autoSpaceDN w:val="0"/>
        <w:adjustRightInd w:val="0"/>
        <w:spacing w:after="0" w:line="240" w:lineRule="auto"/>
        <w:jc w:val="both"/>
        <w:rPr>
          <w:sz w:val="16"/>
          <w:szCs w:val="16"/>
        </w:rPr>
      </w:pPr>
    </w:p>
    <w:p w:rsidR="007E0B84" w:rsidRDefault="00D232E6" w:rsidP="007E0B84">
      <w:pPr>
        <w:jc w:val="both"/>
        <w:rPr>
          <w:sz w:val="16"/>
          <w:lang w:eastAsia="es-ES"/>
        </w:rPr>
      </w:pPr>
      <w:sdt>
        <w:sdtPr>
          <w:rPr>
            <w:sz w:val="28"/>
            <w:szCs w:val="28"/>
            <w:lang w:eastAsia="es-ES"/>
          </w:rPr>
          <w:id w:val="-490804431"/>
          <w14:checkbox>
            <w14:checked w14:val="0"/>
            <w14:checkedState w14:val="2612" w14:font="MS Gothic"/>
            <w14:uncheckedState w14:val="2610" w14:font="MS Gothic"/>
          </w14:checkbox>
        </w:sdtPr>
        <w:sdtContent>
          <w:r>
            <w:rPr>
              <w:rFonts w:ascii="MS Gothic" w:eastAsia="MS Gothic" w:hAnsi="MS Gothic" w:hint="eastAsia"/>
              <w:sz w:val="28"/>
              <w:szCs w:val="28"/>
              <w:lang w:eastAsia="es-ES"/>
            </w:rPr>
            <w:t>☐</w:t>
          </w:r>
        </w:sdtContent>
      </w:sdt>
      <w:r w:rsidR="00FB1166">
        <w:rPr>
          <w:lang w:eastAsia="es-ES"/>
        </w:rPr>
        <w:t xml:space="preserve">      </w:t>
      </w:r>
      <w:r w:rsidR="00FB1166" w:rsidRPr="00167697">
        <w:rPr>
          <w:color w:val="F18424"/>
          <w:sz w:val="16"/>
          <w:lang w:eastAsia="es-ES"/>
        </w:rPr>
        <w:t>AUTORIZO</w:t>
      </w:r>
      <w:r w:rsidR="00FB1166">
        <w:rPr>
          <w:sz w:val="16"/>
          <w:lang w:eastAsia="es-ES"/>
        </w:rPr>
        <w:t xml:space="preserve"> </w:t>
      </w:r>
      <w:r w:rsidR="00FB1166" w:rsidRPr="00B77A3B">
        <w:rPr>
          <w:sz w:val="16"/>
          <w:lang w:eastAsia="es-ES"/>
        </w:rPr>
        <w:t>al centro a tomar imágenes y a hacer uso de estas, en el ejercicio de sus funciones educativas, mediante su posible publicación en los siguientes medios: revista, página web del centro, documentos informativos de la actividad del centro (trípticos, carteles), informes o documentos para otras administraciones públicas y/o medios audiovisuales (documentos informativos para televisión).</w:t>
      </w:r>
    </w:p>
    <w:p w:rsidR="007E0B84" w:rsidRDefault="007E0B84" w:rsidP="007E0B84">
      <w:pPr>
        <w:jc w:val="both"/>
        <w:rPr>
          <w:lang w:eastAsia="es-ES"/>
        </w:rPr>
      </w:pPr>
    </w:p>
    <w:p w:rsidR="00FB1166" w:rsidRDefault="00FB1166" w:rsidP="00FB1166">
      <w:pPr>
        <w:pStyle w:val="Ttulo2"/>
        <w:rPr>
          <w:lang w:eastAsia="es-ES"/>
        </w:rPr>
      </w:pPr>
      <w:r>
        <w:rPr>
          <w:lang w:eastAsia="es-ES"/>
        </w:rPr>
        <w:lastRenderedPageBreak/>
        <w:t xml:space="preserve">Programa de actividades. </w:t>
      </w:r>
    </w:p>
    <w:p w:rsidR="00FB1166" w:rsidRDefault="00FB1166" w:rsidP="00FB1166">
      <w:pPr>
        <w:pStyle w:val="Ttulo2"/>
        <w:rPr>
          <w:sz w:val="30"/>
          <w:lang w:eastAsia="es-ES"/>
        </w:rPr>
      </w:pPr>
      <w:r w:rsidRPr="000017BE">
        <w:rPr>
          <w:sz w:val="30"/>
          <w:lang w:eastAsia="es-ES"/>
        </w:rPr>
        <w:t>Centro</w:t>
      </w:r>
      <w:r>
        <w:rPr>
          <w:sz w:val="30"/>
          <w:lang w:eastAsia="es-ES"/>
        </w:rPr>
        <w:t xml:space="preserve"> de Naturaleza “Sierra Castellar de los Bueyes”</w:t>
      </w:r>
      <w:r w:rsidRPr="000017BE">
        <w:rPr>
          <w:sz w:val="30"/>
          <w:lang w:eastAsia="es-ES"/>
        </w:rPr>
        <w:t>.</w:t>
      </w:r>
    </w:p>
    <w:p w:rsidR="00FB1166" w:rsidRPr="00C619F0" w:rsidRDefault="00FB1166" w:rsidP="00FB1166">
      <w:pPr>
        <w:spacing w:after="0"/>
        <w:jc w:val="both"/>
        <w:rPr>
          <w:b/>
          <w:sz w:val="8"/>
          <w:lang w:eastAsia="es-ES"/>
        </w:rPr>
      </w:pPr>
    </w:p>
    <w:p w:rsidR="00FB1166" w:rsidRPr="00C619F0" w:rsidRDefault="00FB1166" w:rsidP="00FB1166">
      <w:pPr>
        <w:jc w:val="both"/>
        <w:rPr>
          <w:b/>
          <w:sz w:val="20"/>
          <w:lang w:eastAsia="es-ES"/>
        </w:rPr>
      </w:pPr>
      <w:r w:rsidRPr="00C619F0">
        <w:rPr>
          <w:b/>
          <w:sz w:val="20"/>
          <w:lang w:eastAsia="es-ES"/>
        </w:rPr>
        <w:t xml:space="preserve">SOLICITA AUTORIZACIÓN PARA VISITA/ESTANCIA EN EL CENTRO DE LA NATURALEZA </w:t>
      </w:r>
      <w:r>
        <w:rPr>
          <w:b/>
          <w:sz w:val="20"/>
          <w:lang w:eastAsia="es-ES"/>
        </w:rPr>
        <w:t xml:space="preserve">                          </w:t>
      </w:r>
      <w:r w:rsidRPr="00C619F0">
        <w:rPr>
          <w:b/>
          <w:sz w:val="20"/>
          <w:lang w:eastAsia="es-ES"/>
        </w:rPr>
        <w:t>“SIERRA CASTELLAR DE LOS BUEYES” CON OBJETO DE REALIZAR (marcar sólo una X):</w:t>
      </w:r>
    </w:p>
    <w:p w:rsidR="00D232E6" w:rsidRPr="00C619F0" w:rsidRDefault="00FB1166" w:rsidP="00D232E6">
      <w:pPr>
        <w:jc w:val="both"/>
        <w:rPr>
          <w:sz w:val="20"/>
          <w:lang w:eastAsia="es-ES"/>
        </w:rPr>
      </w:pPr>
      <w:r w:rsidRPr="00D232E6">
        <w:rPr>
          <w:sz w:val="28"/>
          <w:szCs w:val="28"/>
          <w:lang w:eastAsia="es-ES"/>
        </w:rPr>
        <w:t xml:space="preserve">  </w:t>
      </w:r>
      <w:sdt>
        <w:sdtPr>
          <w:rPr>
            <w:sz w:val="28"/>
            <w:szCs w:val="28"/>
            <w:lang w:eastAsia="es-ES"/>
          </w:rPr>
          <w:id w:val="2043084329"/>
          <w14:checkbox>
            <w14:checked w14:val="0"/>
            <w14:checkedState w14:val="2612" w14:font="MS Gothic"/>
            <w14:uncheckedState w14:val="2610" w14:font="MS Gothic"/>
          </w14:checkbox>
        </w:sdtPr>
        <w:sdtContent>
          <w:r w:rsidR="00D232E6" w:rsidRPr="00D232E6">
            <w:rPr>
              <w:rFonts w:ascii="MS Gothic" w:eastAsia="MS Gothic" w:hAnsi="MS Gothic" w:hint="eastAsia"/>
              <w:sz w:val="28"/>
              <w:szCs w:val="28"/>
              <w:lang w:eastAsia="es-ES"/>
            </w:rPr>
            <w:t>☐</w:t>
          </w:r>
        </w:sdtContent>
      </w:sdt>
      <w:r w:rsidRPr="00C619F0">
        <w:rPr>
          <w:sz w:val="20"/>
          <w:lang w:eastAsia="es-ES"/>
        </w:rPr>
        <w:t xml:space="preserve"> Visita para la realización de Actividades de Sensibilización Ambiental. (Ruta interpretativa + actividad / taller relacionado). </w:t>
      </w:r>
      <w:r w:rsidR="00D232E6">
        <w:rPr>
          <w:sz w:val="20"/>
          <w:lang w:eastAsia="es-ES"/>
        </w:rPr>
        <w:t xml:space="preserve">Incluyendo pernocta: </w:t>
      </w:r>
      <w:sdt>
        <w:sdtPr>
          <w:rPr>
            <w:sz w:val="20"/>
            <w:lang w:eastAsia="es-ES"/>
          </w:rPr>
          <w:id w:val="-115064217"/>
          <w14:checkbox>
            <w14:checked w14:val="0"/>
            <w14:checkedState w14:val="2612" w14:font="MS Gothic"/>
            <w14:uncheckedState w14:val="2610" w14:font="MS Gothic"/>
          </w14:checkbox>
        </w:sdtPr>
        <w:sdtContent>
          <w:r w:rsidR="00D232E6">
            <w:rPr>
              <w:rFonts w:ascii="MS Gothic" w:eastAsia="MS Gothic" w:hAnsi="MS Gothic" w:hint="eastAsia"/>
              <w:sz w:val="20"/>
              <w:lang w:eastAsia="es-ES"/>
            </w:rPr>
            <w:t>☐</w:t>
          </w:r>
        </w:sdtContent>
      </w:sdt>
      <w:r w:rsidR="00D232E6">
        <w:rPr>
          <w:sz w:val="20"/>
          <w:lang w:eastAsia="es-ES"/>
        </w:rPr>
        <w:t xml:space="preserve"> SÍ  </w:t>
      </w:r>
      <w:sdt>
        <w:sdtPr>
          <w:rPr>
            <w:sz w:val="20"/>
            <w:lang w:eastAsia="es-ES"/>
          </w:rPr>
          <w:id w:val="-1331516991"/>
          <w14:checkbox>
            <w14:checked w14:val="0"/>
            <w14:checkedState w14:val="2612" w14:font="MS Gothic"/>
            <w14:uncheckedState w14:val="2610" w14:font="MS Gothic"/>
          </w14:checkbox>
        </w:sdtPr>
        <w:sdtContent>
          <w:r w:rsidR="00D232E6">
            <w:rPr>
              <w:rFonts w:ascii="MS Gothic" w:eastAsia="MS Gothic" w:hAnsi="MS Gothic" w:hint="eastAsia"/>
              <w:sz w:val="20"/>
              <w:lang w:eastAsia="es-ES"/>
            </w:rPr>
            <w:t>☐</w:t>
          </w:r>
        </w:sdtContent>
      </w:sdt>
      <w:r w:rsidR="00D232E6">
        <w:rPr>
          <w:sz w:val="20"/>
          <w:lang w:eastAsia="es-ES"/>
        </w:rPr>
        <w:t>NO</w:t>
      </w:r>
    </w:p>
    <w:p w:rsidR="00FB1166" w:rsidRPr="00F32D64" w:rsidRDefault="00FB1166" w:rsidP="00F32D64">
      <w:pPr>
        <w:jc w:val="center"/>
        <w:rPr>
          <w:b/>
          <w:sz w:val="20"/>
          <w:lang w:eastAsia="es-ES"/>
        </w:rPr>
      </w:pPr>
      <w:r w:rsidRPr="00F32D64">
        <w:rPr>
          <w:b/>
          <w:sz w:val="20"/>
          <w:lang w:eastAsia="es-ES"/>
        </w:rPr>
        <w:t xml:space="preserve">PRIMAVERA 2019: </w:t>
      </w:r>
      <w:r w:rsidR="00133221">
        <w:rPr>
          <w:b/>
          <w:sz w:val="20"/>
          <w:lang w:eastAsia="es-ES"/>
        </w:rPr>
        <w:t>MIÉRCOLES</w:t>
      </w:r>
      <w:r w:rsidRPr="00F32D64">
        <w:rPr>
          <w:b/>
          <w:sz w:val="20"/>
          <w:lang w:eastAsia="es-ES"/>
        </w:rPr>
        <w:t xml:space="preserve"> Y FINES DE SEMANA CON POSIBILIDAD DE PERNOCTA</w:t>
      </w:r>
    </w:p>
    <w:p w:rsidR="00FB1166" w:rsidRPr="00C619F0" w:rsidRDefault="00FB1166" w:rsidP="00FB1166">
      <w:pPr>
        <w:jc w:val="both"/>
        <w:rPr>
          <w:sz w:val="20"/>
          <w:lang w:eastAsia="es-ES"/>
        </w:rPr>
      </w:pPr>
      <w:r w:rsidRPr="00C619F0">
        <w:rPr>
          <w:sz w:val="20"/>
          <w:lang w:eastAsia="es-ES"/>
        </w:rPr>
        <w:t xml:space="preserve">  </w:t>
      </w:r>
      <w:sdt>
        <w:sdtPr>
          <w:rPr>
            <w:sz w:val="28"/>
            <w:szCs w:val="28"/>
            <w:lang w:eastAsia="es-ES"/>
          </w:rPr>
          <w:id w:val="601309450"/>
          <w14:checkbox>
            <w14:checked w14:val="0"/>
            <w14:checkedState w14:val="2612" w14:font="MS Gothic"/>
            <w14:uncheckedState w14:val="2610" w14:font="MS Gothic"/>
          </w14:checkbox>
        </w:sdtPr>
        <w:sdtContent>
          <w:r w:rsidR="00D232E6" w:rsidRPr="00D232E6">
            <w:rPr>
              <w:rFonts w:ascii="MS Gothic" w:eastAsia="MS Gothic" w:hAnsi="MS Gothic" w:hint="eastAsia"/>
              <w:sz w:val="28"/>
              <w:szCs w:val="28"/>
              <w:lang w:eastAsia="es-ES"/>
            </w:rPr>
            <w:t>☐</w:t>
          </w:r>
        </w:sdtContent>
      </w:sdt>
      <w:r w:rsidRPr="00C619F0">
        <w:rPr>
          <w:sz w:val="20"/>
          <w:lang w:eastAsia="es-ES"/>
        </w:rPr>
        <w:t xml:space="preserve"> Visita / Estancia en el CN “Sierra Castellar de los Bueyes” con Programa propio del Centro usuario. (Se exigirá un mínimo de 4,5h diarias d</w:t>
      </w:r>
      <w:r>
        <w:rPr>
          <w:sz w:val="20"/>
          <w:lang w:eastAsia="es-ES"/>
        </w:rPr>
        <w:t>edicadas a Educación Ambiental).</w:t>
      </w:r>
      <w:r w:rsidRPr="00C619F0">
        <w:rPr>
          <w:sz w:val="20"/>
          <w:lang w:eastAsia="es-ES"/>
        </w:rPr>
        <w:t xml:space="preserve"> </w:t>
      </w:r>
    </w:p>
    <w:p w:rsidR="00FB1166" w:rsidRPr="00C619F0" w:rsidRDefault="00FB1166" w:rsidP="00FB1166">
      <w:pPr>
        <w:jc w:val="both"/>
        <w:rPr>
          <w:sz w:val="20"/>
          <w:lang w:eastAsia="es-ES"/>
        </w:rPr>
      </w:pPr>
      <w:proofErr w:type="gramStart"/>
      <w:r w:rsidRPr="00C619F0">
        <w:rPr>
          <w:sz w:val="20"/>
          <w:lang w:eastAsia="es-ES"/>
        </w:rPr>
        <w:t>con</w:t>
      </w:r>
      <w:proofErr w:type="gramEnd"/>
      <w:r w:rsidRPr="00C619F0">
        <w:rPr>
          <w:sz w:val="20"/>
          <w:lang w:eastAsia="es-ES"/>
        </w:rPr>
        <w:t xml:space="preserve"> la participación de …………..</w:t>
      </w:r>
      <w:r>
        <w:rPr>
          <w:sz w:val="20"/>
          <w:lang w:eastAsia="es-ES"/>
        </w:rPr>
        <w:t xml:space="preserve"> </w:t>
      </w:r>
      <w:proofErr w:type="gramStart"/>
      <w:r w:rsidRPr="00C619F0">
        <w:rPr>
          <w:sz w:val="20"/>
          <w:lang w:eastAsia="es-ES"/>
        </w:rPr>
        <w:t>personas</w:t>
      </w:r>
      <w:proofErr w:type="gramEnd"/>
      <w:r w:rsidRPr="00C619F0">
        <w:rPr>
          <w:sz w:val="20"/>
          <w:lang w:eastAsia="es-ES"/>
        </w:rPr>
        <w:t>, de edades comprendidas entre</w:t>
      </w:r>
      <w:r>
        <w:rPr>
          <w:sz w:val="20"/>
          <w:lang w:eastAsia="es-ES"/>
        </w:rPr>
        <w:t xml:space="preserve"> </w:t>
      </w:r>
      <w:r w:rsidRPr="00C619F0">
        <w:rPr>
          <w:sz w:val="20"/>
          <w:lang w:eastAsia="es-ES"/>
        </w:rPr>
        <w:t>….…. y</w:t>
      </w:r>
      <w:r>
        <w:rPr>
          <w:sz w:val="20"/>
          <w:lang w:eastAsia="es-ES"/>
        </w:rPr>
        <w:t xml:space="preserve"> </w:t>
      </w:r>
      <w:r w:rsidRPr="00C619F0">
        <w:rPr>
          <w:sz w:val="20"/>
          <w:lang w:eastAsia="es-ES"/>
        </w:rPr>
        <w:t>….……</w:t>
      </w:r>
      <w:r>
        <w:rPr>
          <w:sz w:val="20"/>
          <w:lang w:eastAsia="es-ES"/>
        </w:rPr>
        <w:t xml:space="preserve"> </w:t>
      </w:r>
      <w:r w:rsidRPr="00C619F0">
        <w:rPr>
          <w:sz w:val="20"/>
          <w:lang w:eastAsia="es-ES"/>
        </w:rPr>
        <w:t>años, y</w:t>
      </w:r>
      <w:r>
        <w:rPr>
          <w:sz w:val="20"/>
          <w:lang w:eastAsia="es-ES"/>
        </w:rPr>
        <w:t xml:space="preserve"> </w:t>
      </w:r>
      <w:r w:rsidRPr="00C619F0">
        <w:rPr>
          <w:sz w:val="20"/>
          <w:lang w:eastAsia="es-ES"/>
        </w:rPr>
        <w:t xml:space="preserve">….…… responsables, para el </w:t>
      </w:r>
      <w:r>
        <w:rPr>
          <w:sz w:val="20"/>
          <w:lang w:eastAsia="es-ES"/>
        </w:rPr>
        <w:t>día (por orden de preferencia):</w:t>
      </w:r>
    </w:p>
    <w:p w:rsidR="00FB1166" w:rsidRPr="00C619F0" w:rsidRDefault="00FB1166" w:rsidP="00FB1166">
      <w:pPr>
        <w:jc w:val="both"/>
        <w:rPr>
          <w:sz w:val="20"/>
          <w:lang w:eastAsia="es-ES"/>
        </w:rPr>
      </w:pPr>
      <w:r w:rsidRPr="00C619F0">
        <w:rPr>
          <w:sz w:val="20"/>
          <w:lang w:eastAsia="es-ES"/>
        </w:rPr>
        <w:t xml:space="preserve">      1º    _ _ / _ _ / 201_</w:t>
      </w:r>
    </w:p>
    <w:p w:rsidR="00FB1166" w:rsidRPr="00C619F0" w:rsidRDefault="00FB1166" w:rsidP="00FB1166">
      <w:pPr>
        <w:jc w:val="both"/>
        <w:rPr>
          <w:sz w:val="20"/>
          <w:lang w:eastAsia="es-ES"/>
        </w:rPr>
      </w:pPr>
      <w:r w:rsidRPr="00C619F0">
        <w:rPr>
          <w:sz w:val="20"/>
          <w:lang w:eastAsia="es-ES"/>
        </w:rPr>
        <w:t xml:space="preserve">      2º    _ _ / _ _ / 201_</w:t>
      </w:r>
    </w:p>
    <w:p w:rsidR="00FB1166" w:rsidRPr="00C619F0" w:rsidRDefault="007318B2" w:rsidP="00FB1166">
      <w:pPr>
        <w:jc w:val="both"/>
        <w:rPr>
          <w:sz w:val="20"/>
          <w:lang w:eastAsia="es-ES"/>
        </w:rPr>
      </w:pPr>
      <w:r w:rsidRPr="00C619F0">
        <w:rPr>
          <w:noProof/>
          <w:sz w:val="20"/>
          <w:lang w:eastAsia="es-ES"/>
        </w:rPr>
        <mc:AlternateContent>
          <mc:Choice Requires="wps">
            <w:drawing>
              <wp:anchor distT="0" distB="0" distL="114300" distR="114300" simplePos="0" relativeHeight="251657216" behindDoc="0" locked="0" layoutInCell="1" allowOverlap="1">
                <wp:simplePos x="0" y="0"/>
                <wp:positionH relativeFrom="column">
                  <wp:posOffset>3140710</wp:posOffset>
                </wp:positionH>
                <wp:positionV relativeFrom="paragraph">
                  <wp:posOffset>191770</wp:posOffset>
                </wp:positionV>
                <wp:extent cx="2477135" cy="1073150"/>
                <wp:effectExtent l="0" t="0" r="18415" b="12700"/>
                <wp:wrapNone/>
                <wp:docPr id="6" name="Diagrama de flujo: proces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7135" cy="1073150"/>
                        </a:xfrm>
                        <a:prstGeom prst="flowChartProcess">
                          <a:avLst/>
                        </a:prstGeom>
                        <a:solidFill>
                          <a:srgbClr val="FFFFFF"/>
                        </a:solidFill>
                        <a:ln w="12700" cap="flat" cmpd="sng" algn="ctr">
                          <a:solidFill>
                            <a:srgbClr val="FFFFFF">
                              <a:lumMod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3F70B0" id="_x0000_t109" coordsize="21600,21600" o:spt="109" path="m,l,21600r21600,l21600,xe">
                <v:stroke joinstyle="miter"/>
                <v:path gradientshapeok="t" o:connecttype="rect"/>
              </v:shapetype>
              <v:shape id="Diagrama de flujo: proceso 6" o:spid="_x0000_s1026" type="#_x0000_t109" style="position:absolute;margin-left:247.3pt;margin-top:15.1pt;width:195.05pt;height:8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" strokecolor="#7f7f7f" strokeweight="1pt">
                <v:path arrowok="t"/>
              </v:shape>
            </w:pict>
          </mc:Fallback>
        </mc:AlternateContent>
      </w:r>
    </w:p>
    <w:p w:rsidR="00C31779" w:rsidRDefault="00C31779" w:rsidP="00C31779">
      <w:pPr>
        <w:jc w:val="both"/>
        <w:rPr>
          <w:lang w:eastAsia="es-ES"/>
        </w:rPr>
      </w:pPr>
      <w:r>
        <w:rPr>
          <w:lang w:eastAsia="es-ES"/>
        </w:rPr>
        <w:t>Firma del solicitante.</w:t>
      </w:r>
    </w:p>
    <w:p w:rsidR="00FB1166" w:rsidRPr="000017BE" w:rsidRDefault="00FB1166" w:rsidP="00FB1166">
      <w:pPr>
        <w:rPr>
          <w:lang w:eastAsia="es-ES"/>
        </w:rPr>
      </w:pPr>
    </w:p>
    <w:p w:rsidR="00FB1166" w:rsidRPr="000017BE" w:rsidRDefault="00FB1166" w:rsidP="00FB1166">
      <w:pPr>
        <w:rPr>
          <w:lang w:eastAsia="es-ES"/>
        </w:rPr>
      </w:pPr>
    </w:p>
    <w:p w:rsidR="00FB1166" w:rsidRDefault="00FB1166" w:rsidP="00FB1166">
      <w:pPr>
        <w:rPr>
          <w:lang w:eastAsia="es-ES"/>
        </w:rPr>
      </w:pPr>
    </w:p>
    <w:p w:rsidR="00FB1166" w:rsidRPr="00C25119" w:rsidRDefault="00FB1166" w:rsidP="00FB1166">
      <w:pPr>
        <w:spacing w:after="0" w:line="300" w:lineRule="exact"/>
        <w:jc w:val="both"/>
        <w:rPr>
          <w:sz w:val="20"/>
          <w:lang w:eastAsia="es-ES"/>
        </w:rPr>
      </w:pPr>
      <w:r w:rsidRPr="00C25119">
        <w:rPr>
          <w:sz w:val="20"/>
          <w:lang w:eastAsia="es-ES"/>
        </w:rPr>
        <w:t>&gt; La estancia en el Centro es gratuita, y su finalidad exclusiva la realización de actividades de EDUCACIÓN AMBIENTAL. Si bien no supondrá desembolso por parte del grupo usuario, éste se hará cargo de los gastos derivados de alimentación y de las actividades que realicen, así como de cualquier desperfecto o avería que pudiera ocurrir, responsabilizándose de ello al firmar.</w:t>
      </w:r>
    </w:p>
    <w:p w:rsidR="00FB1166" w:rsidRPr="00C25119" w:rsidRDefault="00FB1166" w:rsidP="00FB1166">
      <w:pPr>
        <w:spacing w:after="0" w:line="300" w:lineRule="exact"/>
        <w:jc w:val="both"/>
        <w:rPr>
          <w:sz w:val="20"/>
          <w:lang w:eastAsia="es-ES"/>
        </w:rPr>
      </w:pPr>
      <w:r w:rsidRPr="00C25119">
        <w:rPr>
          <w:sz w:val="20"/>
          <w:lang w:eastAsia="es-ES"/>
        </w:rPr>
        <w:t>&gt; En el caso de visitas para la realización de Actividades de Sensibilización Ambiental, el coordinador de los monitores se pondrá en contacto con ustedes antes de la visita para concretar las actividades que se realizarán.</w:t>
      </w:r>
    </w:p>
    <w:p w:rsidR="00FB1166" w:rsidRDefault="00FB1166" w:rsidP="00FB1166">
      <w:pPr>
        <w:spacing w:after="0" w:line="300" w:lineRule="exact"/>
        <w:jc w:val="both"/>
        <w:rPr>
          <w:sz w:val="20"/>
          <w:lang w:eastAsia="es-ES"/>
        </w:rPr>
      </w:pPr>
      <w:r w:rsidRPr="00C25119">
        <w:rPr>
          <w:sz w:val="20"/>
          <w:lang w:eastAsia="es-ES"/>
        </w:rPr>
        <w:t>&gt; Los responsables del grupo estarán pendientes en todo momento de los menores y siempre ba</w:t>
      </w:r>
      <w:r>
        <w:rPr>
          <w:sz w:val="20"/>
          <w:lang w:eastAsia="es-ES"/>
        </w:rPr>
        <w:t>jo su completa responsabilidad.</w:t>
      </w:r>
    </w:p>
    <w:p w:rsidR="00FB1166" w:rsidRPr="00C25119" w:rsidRDefault="00FB1166" w:rsidP="00FB1166">
      <w:pPr>
        <w:spacing w:after="0" w:line="300" w:lineRule="exact"/>
        <w:jc w:val="both"/>
        <w:rPr>
          <w:sz w:val="20"/>
          <w:lang w:eastAsia="es-ES"/>
        </w:rPr>
      </w:pPr>
      <w:r w:rsidRPr="00C25119">
        <w:rPr>
          <w:sz w:val="20"/>
          <w:lang w:eastAsia="es-ES"/>
        </w:rPr>
        <w:t xml:space="preserve">&gt; Se presentará la solicitud con un mínimo de 15 días de antelación a la visita dirigido a: </w:t>
      </w:r>
    </w:p>
    <w:p w:rsidR="00FB1166" w:rsidRDefault="00FB1166" w:rsidP="00FB1166">
      <w:pPr>
        <w:spacing w:after="0" w:line="300" w:lineRule="exact"/>
        <w:jc w:val="both"/>
        <w:rPr>
          <w:sz w:val="20"/>
          <w:lang w:eastAsia="es-ES"/>
        </w:rPr>
      </w:pPr>
    </w:p>
    <w:p w:rsidR="00FB1166" w:rsidRPr="000017BE" w:rsidRDefault="00FB1166" w:rsidP="00FB1166">
      <w:pPr>
        <w:pStyle w:val="Piedepgina"/>
        <w:ind w:left="708"/>
        <w:rPr>
          <w:b/>
          <w:sz w:val="20"/>
          <w:lang w:eastAsia="es-ES"/>
        </w:rPr>
      </w:pPr>
      <w:r w:rsidRPr="000017BE">
        <w:rPr>
          <w:b/>
          <w:sz w:val="20"/>
          <w:lang w:eastAsia="es-ES"/>
        </w:rPr>
        <w:t xml:space="preserve">            DIRECCIÓN PROVINCIAL DE </w:t>
      </w:r>
      <w:smartTag w:uri="urn:schemas-microsoft-com:office:smarttags" w:element="PersonName">
        <w:smartTagPr>
          <w:attr w:name="ProductID" w:val="LA CONSEJERￍA DE AGRICULTURA"/>
        </w:smartTagPr>
        <w:smartTag w:uri="urn:schemas-microsoft-com:office:smarttags" w:element="PersonName">
          <w:smartTagPr>
            <w:attr w:name="ProductID" w:val="LA CONSEJERￍA DE"/>
          </w:smartTagPr>
          <w:r w:rsidRPr="000017BE">
            <w:rPr>
              <w:b/>
              <w:sz w:val="20"/>
              <w:lang w:eastAsia="es-ES"/>
            </w:rPr>
            <w:t>LA CONSEJERÍA DE</w:t>
          </w:r>
        </w:smartTag>
        <w:r w:rsidRPr="000017BE">
          <w:rPr>
            <w:b/>
            <w:sz w:val="20"/>
            <w:lang w:eastAsia="es-ES"/>
          </w:rPr>
          <w:t xml:space="preserve"> AGRICULTURA</w:t>
        </w:r>
      </w:smartTag>
      <w:r w:rsidRPr="000017BE">
        <w:rPr>
          <w:b/>
          <w:sz w:val="20"/>
          <w:lang w:eastAsia="es-ES"/>
        </w:rPr>
        <w:t xml:space="preserve">, </w:t>
      </w:r>
    </w:p>
    <w:p w:rsidR="00FB1166" w:rsidRPr="000017BE" w:rsidRDefault="00FB1166" w:rsidP="00FB1166">
      <w:pPr>
        <w:pStyle w:val="Piedepgina"/>
        <w:ind w:left="708"/>
        <w:rPr>
          <w:b/>
          <w:sz w:val="20"/>
          <w:lang w:eastAsia="es-ES"/>
        </w:rPr>
      </w:pPr>
      <w:r w:rsidRPr="000017BE">
        <w:rPr>
          <w:b/>
          <w:sz w:val="20"/>
          <w:lang w:eastAsia="es-ES"/>
        </w:rPr>
        <w:t xml:space="preserve">                              MEDIO AMBIENTE Y DESARROLLO RURAL,</w:t>
      </w:r>
    </w:p>
    <w:p w:rsidR="00FB1166" w:rsidRPr="000017BE" w:rsidRDefault="00FB1166" w:rsidP="00FB1166">
      <w:pPr>
        <w:pStyle w:val="Piedepgina"/>
        <w:jc w:val="center"/>
        <w:rPr>
          <w:b/>
          <w:sz w:val="20"/>
          <w:lang w:eastAsia="es-ES"/>
        </w:rPr>
      </w:pPr>
      <w:r w:rsidRPr="000017BE">
        <w:rPr>
          <w:b/>
          <w:sz w:val="20"/>
          <w:lang w:eastAsia="es-ES"/>
        </w:rPr>
        <w:t>Servicio de Medio Ambiente (926 279 484) (926 279 262)</w:t>
      </w:r>
    </w:p>
    <w:p w:rsidR="00FB1166" w:rsidRDefault="00FB1166" w:rsidP="00FB1166">
      <w:pPr>
        <w:pStyle w:val="Piedepgina"/>
        <w:jc w:val="center"/>
        <w:rPr>
          <w:b/>
          <w:sz w:val="20"/>
          <w:lang w:eastAsia="es-ES"/>
        </w:rPr>
      </w:pPr>
      <w:r>
        <w:rPr>
          <w:b/>
          <w:sz w:val="20"/>
          <w:lang w:eastAsia="es-ES"/>
        </w:rPr>
        <w:t>C/ Alarcos nº 21 – 6ª Planta</w:t>
      </w:r>
    </w:p>
    <w:p w:rsidR="00FB1166" w:rsidRDefault="00FB1166" w:rsidP="00FB1166">
      <w:pPr>
        <w:pStyle w:val="Piedepgina"/>
        <w:rPr>
          <w:b/>
          <w:sz w:val="20"/>
          <w:lang w:eastAsia="es-ES"/>
        </w:rPr>
      </w:pPr>
      <w:r>
        <w:rPr>
          <w:b/>
          <w:sz w:val="20"/>
          <w:lang w:eastAsia="es-ES"/>
        </w:rPr>
        <w:t xml:space="preserve">                                                              </w:t>
      </w:r>
      <w:r w:rsidRPr="000017BE">
        <w:rPr>
          <w:b/>
          <w:sz w:val="20"/>
          <w:lang w:eastAsia="es-ES"/>
        </w:rPr>
        <w:t>13071 CIUDAD REAL</w:t>
      </w:r>
    </w:p>
    <w:p w:rsidR="00FB1166" w:rsidRPr="00C25119" w:rsidRDefault="00FB1166" w:rsidP="00FB1166">
      <w:pPr>
        <w:pStyle w:val="Piedepgina"/>
        <w:jc w:val="center"/>
        <w:rPr>
          <w:b/>
          <w:sz w:val="20"/>
          <w:lang w:eastAsia="es-ES"/>
        </w:rPr>
      </w:pPr>
    </w:p>
    <w:p w:rsidR="00FB1166" w:rsidRDefault="00FB1166" w:rsidP="00FB1166">
      <w:pPr>
        <w:jc w:val="both"/>
        <w:rPr>
          <w:b/>
          <w:sz w:val="20"/>
          <w:lang w:eastAsia="es-ES"/>
        </w:rPr>
      </w:pPr>
    </w:p>
    <w:p w:rsidR="00FB1166" w:rsidRPr="00C25119" w:rsidRDefault="00FB1166" w:rsidP="00FB1166">
      <w:pPr>
        <w:jc w:val="both"/>
        <w:rPr>
          <w:b/>
          <w:sz w:val="20"/>
          <w:lang w:eastAsia="es-ES"/>
        </w:rPr>
      </w:pPr>
      <w:r>
        <w:rPr>
          <w:b/>
          <w:sz w:val="20"/>
          <w:lang w:eastAsia="es-ES"/>
        </w:rPr>
        <w:t>DOCUMENTACIÓN A PRESENTAR:</w:t>
      </w:r>
    </w:p>
    <w:p w:rsidR="00FB1166" w:rsidRPr="00C25119" w:rsidRDefault="00FB1166" w:rsidP="00FB1166">
      <w:pPr>
        <w:jc w:val="both"/>
        <w:rPr>
          <w:sz w:val="20"/>
          <w:u w:val="single"/>
          <w:lang w:eastAsia="es-ES"/>
        </w:rPr>
      </w:pPr>
      <w:r w:rsidRPr="00C25119">
        <w:rPr>
          <w:sz w:val="20"/>
          <w:u w:val="single"/>
          <w:lang w:eastAsia="es-ES"/>
        </w:rPr>
        <w:t>Documentación SÓLO para Centros Educativos:</w:t>
      </w:r>
    </w:p>
    <w:p w:rsidR="00FB1166" w:rsidRPr="00C25119" w:rsidRDefault="00FB1166" w:rsidP="00FB1166">
      <w:pPr>
        <w:numPr>
          <w:ilvl w:val="0"/>
          <w:numId w:val="32"/>
        </w:numPr>
        <w:spacing w:after="0" w:line="240" w:lineRule="auto"/>
        <w:jc w:val="both"/>
        <w:rPr>
          <w:sz w:val="20"/>
          <w:lang w:eastAsia="es-ES"/>
        </w:rPr>
      </w:pPr>
      <w:r w:rsidRPr="00C25119">
        <w:rPr>
          <w:sz w:val="20"/>
          <w:lang w:eastAsia="es-ES"/>
        </w:rPr>
        <w:t>Relación con nombres y apellidos de todos los integrantes del grupo.</w:t>
      </w:r>
    </w:p>
    <w:p w:rsidR="00FB1166" w:rsidRPr="00C25119" w:rsidRDefault="00FB1166" w:rsidP="00FB1166">
      <w:pPr>
        <w:numPr>
          <w:ilvl w:val="0"/>
          <w:numId w:val="32"/>
        </w:numPr>
        <w:spacing w:after="0" w:line="240" w:lineRule="auto"/>
        <w:jc w:val="both"/>
        <w:rPr>
          <w:sz w:val="20"/>
          <w:lang w:eastAsia="es-ES"/>
        </w:rPr>
      </w:pPr>
      <w:r w:rsidRPr="00C25119">
        <w:rPr>
          <w:sz w:val="20"/>
          <w:lang w:eastAsia="es-ES"/>
        </w:rPr>
        <w:t>C</w:t>
      </w:r>
      <w:r w:rsidR="007318B2" w:rsidRPr="00C25119">
        <w:rPr>
          <w:noProof/>
          <w:sz w:val="20"/>
          <w:lang w:eastAsia="es-ES"/>
        </w:rPr>
        <mc:AlternateContent>
          <mc:Choice Requires="wps">
            <w:drawing>
              <wp:anchor distT="0" distB="0" distL="114300" distR="114300" simplePos="0" relativeHeight="251659264" behindDoc="0" locked="0" layoutInCell="1" allowOverlap="1">
                <wp:simplePos x="0" y="0"/>
                <wp:positionH relativeFrom="column">
                  <wp:posOffset>1943100</wp:posOffset>
                </wp:positionH>
                <wp:positionV relativeFrom="paragraph">
                  <wp:posOffset>5873115</wp:posOffset>
                </wp:positionV>
                <wp:extent cx="8572500" cy="205105"/>
                <wp:effectExtent l="3810" t="0" r="0" b="0"/>
                <wp:wrapNone/>
                <wp:docPr id="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0" cy="205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1166" w:rsidRPr="00903850" w:rsidRDefault="00FB1166" w:rsidP="00FB116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26" type="#_x0000_t202" style="position:absolute;left:0;text-align:left;margin-left:153pt;margin-top:462.45pt;width:675pt;height:16.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" stroked="f">
                <v:textbox>
                  <w:txbxContent>
                    <w:p w:rsidR="00FB1166" w:rsidRPr="00903850" w:rsidRDefault="00FB1166" w:rsidP="00FB1166"/>
                  </w:txbxContent>
                </v:textbox>
              </v:shape>
            </w:pict>
          </mc:Fallback>
        </mc:AlternateContent>
      </w:r>
      <w:r w:rsidRPr="00C25119">
        <w:rPr>
          <w:sz w:val="20"/>
          <w:lang w:eastAsia="es-ES"/>
        </w:rPr>
        <w:t>ertificado del responsable en el que se especifique, en caso de haber menores de edad, que estos disponen de autorización paterna/materna/tutor legal para la realización de la visita/ estancia.</w:t>
      </w:r>
    </w:p>
    <w:p w:rsidR="00FB1166" w:rsidRPr="00C25119" w:rsidRDefault="00FB1166" w:rsidP="00FB1166">
      <w:pPr>
        <w:numPr>
          <w:ilvl w:val="0"/>
          <w:numId w:val="32"/>
        </w:numPr>
        <w:spacing w:after="0" w:line="240" w:lineRule="auto"/>
        <w:jc w:val="both"/>
        <w:rPr>
          <w:sz w:val="20"/>
          <w:lang w:eastAsia="es-ES"/>
        </w:rPr>
      </w:pPr>
      <w:r w:rsidRPr="00C25119">
        <w:rPr>
          <w:sz w:val="20"/>
          <w:lang w:eastAsia="es-ES"/>
        </w:rPr>
        <w:t>En el caso de Estancias en fin de semana sin monitores, se presentará Programa de Actividades a desarrollar durante la estancia en el Centro, conteniendo necesariamente un contenido mínimo diario de 4,5 horas de Educación Ambiental.</w:t>
      </w:r>
    </w:p>
    <w:p w:rsidR="00FB1166" w:rsidRDefault="00FB1166" w:rsidP="00FB1166">
      <w:pPr>
        <w:numPr>
          <w:ilvl w:val="0"/>
          <w:numId w:val="32"/>
        </w:numPr>
        <w:spacing w:after="0" w:line="240" w:lineRule="auto"/>
        <w:jc w:val="both"/>
        <w:rPr>
          <w:sz w:val="20"/>
          <w:lang w:eastAsia="es-ES"/>
        </w:rPr>
      </w:pPr>
      <w:r w:rsidRPr="00C25119">
        <w:rPr>
          <w:sz w:val="20"/>
          <w:lang w:eastAsia="es-ES"/>
        </w:rPr>
        <w:t>Los grupos serán de un máximo de 55 personas en el caso de visita para la realización de Actividades de Sensibilización Ambiental y de 44 para estancias con programa propio.</w:t>
      </w:r>
    </w:p>
    <w:p w:rsidR="00FB1166" w:rsidRPr="00C25119" w:rsidRDefault="00FB1166" w:rsidP="00FB1166">
      <w:pPr>
        <w:spacing w:after="0" w:line="240" w:lineRule="auto"/>
        <w:ind w:left="720"/>
        <w:jc w:val="both"/>
        <w:rPr>
          <w:sz w:val="20"/>
          <w:lang w:eastAsia="es-ES"/>
        </w:rPr>
      </w:pPr>
    </w:p>
    <w:p w:rsidR="00FB1166" w:rsidRPr="00C25119" w:rsidRDefault="00FB1166" w:rsidP="00FB1166">
      <w:pPr>
        <w:jc w:val="both"/>
        <w:rPr>
          <w:sz w:val="20"/>
          <w:u w:val="single"/>
          <w:lang w:eastAsia="es-ES"/>
        </w:rPr>
      </w:pPr>
      <w:r w:rsidRPr="00C25119">
        <w:rPr>
          <w:sz w:val="20"/>
          <w:u w:val="single"/>
          <w:lang w:eastAsia="es-ES"/>
        </w:rPr>
        <w:t>Las Entidades solicitantes diferentes a Centros Educativos aportarán, además de la anterior:</w:t>
      </w:r>
    </w:p>
    <w:p w:rsidR="00FB1166" w:rsidRPr="00C25119" w:rsidRDefault="00FB1166" w:rsidP="00FB1166">
      <w:pPr>
        <w:numPr>
          <w:ilvl w:val="0"/>
          <w:numId w:val="32"/>
        </w:numPr>
        <w:spacing w:after="0" w:line="240" w:lineRule="auto"/>
        <w:jc w:val="both"/>
        <w:rPr>
          <w:sz w:val="20"/>
          <w:lang w:eastAsia="es-ES"/>
        </w:rPr>
      </w:pPr>
      <w:r w:rsidRPr="00C25119">
        <w:rPr>
          <w:sz w:val="20"/>
          <w:lang w:eastAsia="es-ES"/>
        </w:rPr>
        <w:t xml:space="preserve">Copia de la póliza, de seguro de accidentes y de responsabilidad civil (actualizada), suscrita para los componentes del grupo durante el periodo de realización. </w:t>
      </w:r>
    </w:p>
    <w:p w:rsidR="00FB1166" w:rsidRPr="00C25119" w:rsidRDefault="00FB1166" w:rsidP="00FB1166">
      <w:pPr>
        <w:numPr>
          <w:ilvl w:val="0"/>
          <w:numId w:val="32"/>
        </w:numPr>
        <w:spacing w:after="0" w:line="240" w:lineRule="auto"/>
        <w:jc w:val="both"/>
        <w:rPr>
          <w:sz w:val="20"/>
          <w:lang w:eastAsia="es-ES"/>
        </w:rPr>
      </w:pPr>
      <w:r>
        <w:rPr>
          <w:sz w:val="20"/>
          <w:lang w:eastAsia="es-ES"/>
        </w:rPr>
        <w:t>Estatutos de Asociación.</w:t>
      </w:r>
    </w:p>
    <w:p w:rsidR="00FB1166" w:rsidRPr="00C25119" w:rsidRDefault="007318B2" w:rsidP="00FB1166">
      <w:pPr>
        <w:numPr>
          <w:ilvl w:val="0"/>
          <w:numId w:val="32"/>
        </w:numPr>
        <w:spacing w:after="0" w:line="240" w:lineRule="auto"/>
        <w:jc w:val="both"/>
        <w:rPr>
          <w:sz w:val="20"/>
          <w:lang w:eastAsia="es-ES"/>
        </w:rPr>
      </w:pPr>
      <w:r w:rsidRPr="00C25119">
        <w:rPr>
          <w:noProof/>
          <w:sz w:val="20"/>
          <w:lang w:eastAsia="es-ES"/>
        </w:rPr>
        <mc:AlternateContent>
          <mc:Choice Requires="wps">
            <w:drawing>
              <wp:anchor distT="0" distB="0" distL="114300" distR="114300" simplePos="0" relativeHeight="251658240" behindDoc="0" locked="0" layoutInCell="1" allowOverlap="1">
                <wp:simplePos x="0" y="0"/>
                <wp:positionH relativeFrom="column">
                  <wp:posOffset>5372100</wp:posOffset>
                </wp:positionH>
                <wp:positionV relativeFrom="paragraph">
                  <wp:posOffset>1407795</wp:posOffset>
                </wp:positionV>
                <wp:extent cx="2514600" cy="2883535"/>
                <wp:effectExtent l="3810" t="0" r="0" b="0"/>
                <wp:wrapNone/>
                <wp:docPr id="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28835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1166" w:rsidRPr="00903850" w:rsidRDefault="00FB1166" w:rsidP="00FB116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left:0;text-align:left;margin-left:423pt;margin-top:110.85pt;width:198pt;height:227.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" stroked="f">
                <v:textbox>
                  <w:txbxContent>
                    <w:p w:rsidR="00FB1166" w:rsidRPr="00903850" w:rsidRDefault="00FB1166" w:rsidP="00FB1166"/>
                  </w:txbxContent>
                </v:textbox>
              </v:shape>
            </w:pict>
          </mc:Fallback>
        </mc:AlternateContent>
      </w:r>
      <w:r w:rsidR="00FB1166" w:rsidRPr="00C25119">
        <w:rPr>
          <w:sz w:val="20"/>
          <w:lang w:eastAsia="es-ES"/>
        </w:rPr>
        <w:t>En caso de que acompañen monitores, deberán presentar fotocopia compulsada del título de Director, Monitor en Actividades Juveniles.</w:t>
      </w:r>
    </w:p>
    <w:p w:rsidR="00FB1166" w:rsidRPr="00C25119" w:rsidRDefault="00FB1166" w:rsidP="00FB1166">
      <w:pPr>
        <w:numPr>
          <w:ilvl w:val="0"/>
          <w:numId w:val="32"/>
        </w:numPr>
        <w:spacing w:after="0" w:line="240" w:lineRule="auto"/>
        <w:jc w:val="both"/>
        <w:rPr>
          <w:sz w:val="20"/>
          <w:lang w:eastAsia="es-ES"/>
        </w:rPr>
      </w:pPr>
      <w:r w:rsidRPr="00C25119">
        <w:rPr>
          <w:sz w:val="20"/>
          <w:lang w:eastAsia="es-ES"/>
        </w:rPr>
        <w:t>Compromiso por escrito manifestando que no se hará uso de la cocina del centro, debiendo realizar la comida: 1. por cuenta propia, 2. fuera del centro, o 3. contratando a la empresa encargada de la cocina (caso de estar disponible).</w:t>
      </w:r>
    </w:p>
    <w:p w:rsidR="00FB1166" w:rsidRPr="00C25119" w:rsidRDefault="00FB1166" w:rsidP="00FB1166">
      <w:pPr>
        <w:tabs>
          <w:tab w:val="left" w:pos="3255"/>
        </w:tabs>
        <w:rPr>
          <w:lang w:val="es-ES_tradnl" w:eastAsia="es-ES"/>
        </w:rPr>
      </w:pPr>
    </w:p>
    <w:p w:rsidR="00955C4A" w:rsidRPr="00FB1166" w:rsidRDefault="00955C4A" w:rsidP="00FB1166">
      <w:pPr>
        <w:tabs>
          <w:tab w:val="left" w:pos="930"/>
        </w:tabs>
        <w:rPr>
          <w:lang w:val="es-ES_tradnl"/>
        </w:rPr>
      </w:pPr>
    </w:p>
    <w:sectPr w:rsidR="00955C4A" w:rsidRPr="00FB1166" w:rsidSect="00AB63B5">
      <w:headerReference w:type="even" r:id="rId10"/>
      <w:headerReference w:type="default" r:id="rId11"/>
      <w:footerReference w:type="default" r:id="rId12"/>
      <w:headerReference w:type="first" r:id="rId13"/>
      <w:pgSz w:w="12242" w:h="15842" w:code="1"/>
      <w:pgMar w:top="1843" w:right="1701" w:bottom="1418" w:left="1701" w:header="51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C11A8" w:rsidRDefault="008C11A8" w:rsidP="00BC1FC2">
      <w:r>
        <w:separator/>
      </w:r>
    </w:p>
  </w:endnote>
  <w:endnote w:type="continuationSeparator" w:id="0">
    <w:p w:rsidR="008C11A8" w:rsidRDefault="008C11A8" w:rsidP="00BC1FC2">
      <w:r>
        <w:continuationSeparator/>
      </w:r>
    </w:p>
  </w:endnote>
  <w:endnote w:type="continuationNotice" w:id="1">
    <w:p w:rsidR="008C11A8" w:rsidRDefault="008C11A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utura Bk BT">
    <w:altName w:val="Century Gothic"/>
    <w:charset w:val="00"/>
    <w:family w:val="swiss"/>
    <w:pitch w:val="variable"/>
    <w:sig w:usb0="800000AF" w:usb1="1000204A" w:usb2="00000000" w:usb3="00000000" w:csb0="00000011" w:csb1="00000000"/>
  </w:font>
  <w:font w:name="MS Mincho">
    <w:altName w:val="ＭＳ 明朝"/>
    <w:panose1 w:val="02020609040205080304"/>
    <w:charset w:val="80"/>
    <w:family w:val="modern"/>
    <w:pitch w:val="fixed"/>
    <w:sig w:usb0="E00002FF" w:usb1="6AC7FDFB" w:usb2="00000012" w:usb3="00000000" w:csb0="0002009F" w:csb1="00000000"/>
  </w:font>
  <w:font w:name="Futura Md BT">
    <w:altName w:val="Lucida Sans Unicode"/>
    <w:charset w:val="00"/>
    <w:family w:val="swiss"/>
    <w:pitch w:val="variable"/>
    <w:sig w:usb0="800000AF" w:usb1="1000204A" w:usb2="00000000" w:usb3="00000000" w:csb0="00000011" w:csb1="00000000"/>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Gill Sans MT">
    <w:panose1 w:val="020B0502020104020203"/>
    <w:charset w:val="00"/>
    <w:family w:val="swiss"/>
    <w:pitch w:val="variable"/>
    <w:sig w:usb0="00000007" w:usb1="00000000" w:usb2="00000000" w:usb3="00000000" w:csb0="00000003" w:csb1="00000000"/>
  </w:font>
  <w:font w:name="Lucida Grande">
    <w:altName w:val="Segoe UI"/>
    <w:charset w:val="00"/>
    <w:family w:val="auto"/>
    <w:pitch w:val="variable"/>
    <w:sig w:usb0="E1000AEF" w:usb1="5000A1FF" w:usb2="00000000" w:usb3="00000000" w:csb0="000001BF" w:csb1="00000000"/>
  </w:font>
  <w:font w:name="Trebuchet MS">
    <w:panose1 w:val="020B0603020202020204"/>
    <w:charset w:val="00"/>
    <w:family w:val="swiss"/>
    <w:pitch w:val="variable"/>
    <w:sig w:usb0="00000287" w:usb1="00000003"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Gotham Book">
    <w:altName w:val="Calibri"/>
    <w:charset w:val="00"/>
    <w:family w:val="auto"/>
    <w:pitch w:val="variable"/>
    <w:sig w:usb0="A00000AF" w:usb1="40000048" w:usb2="00000000" w:usb3="00000000" w:csb0="00000111" w:csb1="00000000"/>
  </w:font>
  <w:font w:name="Helvetica">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469" w:rsidRPr="005E770E" w:rsidRDefault="007318B2" w:rsidP="00311920">
    <w:pPr>
      <w:tabs>
        <w:tab w:val="center" w:pos="4550"/>
        <w:tab w:val="left" w:pos="5004"/>
        <w:tab w:val="left" w:pos="5818"/>
      </w:tabs>
      <w:ind w:right="-232"/>
      <w:rPr>
        <w:color w:val="3C4A5D"/>
        <w:sz w:val="24"/>
        <w:szCs w:val="24"/>
      </w:rPr>
    </w:pPr>
    <w:r>
      <w:rPr>
        <w:noProof/>
        <w:lang w:eastAsia="es-ES"/>
      </w:rPr>
      <mc:AlternateContent>
        <mc:Choice Requires="wpg">
          <w:drawing>
            <wp:anchor distT="0" distB="0" distL="114300" distR="114300" simplePos="0" relativeHeight="251660288" behindDoc="0" locked="0" layoutInCell="1" allowOverlap="1">
              <wp:simplePos x="0" y="0"/>
              <wp:positionH relativeFrom="column">
                <wp:posOffset>-973455</wp:posOffset>
              </wp:positionH>
              <wp:positionV relativeFrom="paragraph">
                <wp:posOffset>-474980</wp:posOffset>
              </wp:positionV>
              <wp:extent cx="1958340" cy="645795"/>
              <wp:effectExtent l="0" t="0" r="3810" b="1905"/>
              <wp:wrapNone/>
              <wp:docPr id="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58340" cy="645795"/>
                        <a:chOff x="0" y="0"/>
                        <a:chExt cx="1958340" cy="645795"/>
                      </a:xfrm>
                    </wpg:grpSpPr>
                    <pic:pic xmlns:pic="http://schemas.openxmlformats.org/drawingml/2006/picture">
                      <pic:nvPicPr>
                        <pic:cNvPr id="16" name="Imagen 16"/>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114300"/>
                          <a:ext cx="693420" cy="531495"/>
                        </a:xfrm>
                        <a:prstGeom prst="rect">
                          <a:avLst/>
                        </a:prstGeom>
                        <a:noFill/>
                      </pic:spPr>
                    </pic:pic>
                    <pic:pic xmlns:pic="http://schemas.openxmlformats.org/drawingml/2006/picture">
                      <pic:nvPicPr>
                        <pic:cNvPr id="1" name="Imagen 1"/>
                        <pic:cNvPicPr>
                          <a:picLocks noChangeAspect="1"/>
                        </pic:cNvPicPr>
                      </pic:nvPicPr>
                      <pic:blipFill>
                        <a:blip r:embed="rId2">
                          <a:clrChange>
                            <a:clrFrom>
                              <a:srgbClr val="FFFFFF"/>
                            </a:clrFrom>
                            <a:clrTo>
                              <a:srgbClr val="FFFFFF">
                                <a:alpha val="0"/>
                              </a:srgbClr>
                            </a:clrTo>
                          </a:clrChange>
                        </a:blip>
                        <a:stretch>
                          <a:fillRect/>
                        </a:stretch>
                      </pic:blipFill>
                      <pic:spPr>
                        <a:xfrm>
                          <a:off x="495300" y="0"/>
                          <a:ext cx="1463040" cy="55626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4C2006B" id="Grupo 18" o:spid="_x0000_s1026" style="position:absolute;margin-left:-76.65pt;margin-top:-37.4pt;width:154.2pt;height:50.85pt;z-index:251660288" coordsize="19583,6457"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czAAAAAFJnaHRsb25nAAATpw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hhkUUUA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6" o:spid="_x0000_s1027" type="#_x0000_t75" style="position:absolute;top:1143;width:6934;height:53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ceOHCAAAA2wAAAA8AAABkcnMvZG93bnJldi54bWxET01rwkAQvQv+h2WE3nSTFiWN2YiIUk+F&#10;RqEeh+yYpM3OptltTP99t1DwNo/3OdlmNK0YqHeNZQXxIgJBXFrdcKXgfDrMExDOI2tsLZOCH3Kw&#10;yaeTDFNtb/xGQ+ErEULYpaig9r5LpXRlTQbdwnbEgbva3qAPsK+k7vEWwk0rH6NoJQ02HBpq7GhX&#10;U/lZfBsFXA379+Wei+cPfYkvL6/x01dyUOphNm7XIDyN/i7+dx91mL+Cv1/CATL/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cHHjhwgAAANsAAAAPAAAAAAAAAAAAAAAAAJ8C&#10;AABkcnMvZG93bnJldi54bWxQSwUGAAAAAAQABAD3AAAAjgMAAAAA&#10;">
                <v:imagedata r:id="rId3" o:title="" chromakey="white"/>
                <v:path arrowok="t"/>
              </v:shape>
              <v:shape id="Imagen 1" o:spid="_x0000_s1028" type="#_x0000_t75" style="position:absolute;left:4953;width:14630;height:55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0ddCy8AAAA2gAAAA8AAABkcnMvZG93bnJldi54bWxET02LwjAQvQv7H8Is7M2m62GVahRRBK+t&#10;4nlIZpt2m0lpslr/vREET8Pjfc5qM7pOXGkIjWcF31kOglh703Ct4Hw6TBcgQkQ22HkmBXcKsFl/&#10;TFZYGH/jkq5VrEUK4VCgAhtjX0gZtCWHIfM9ceJ+/eAwJjjU0gx4S+Guk7M8/5EOG04NFnvaWdJ/&#10;1b9TUPpzP16s29O8bfdlxZ1u9UGpr89xuwQRaYxv8ct9NGk+PF95Xrl+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dHXQsvAAAANoAAAAPAAAAAAAAAAAAAAAAAJ8CAABkcnMv&#10;ZG93bnJldi54bWxQSwUGAAAAAAQABAD3AAAAiAMAAAAA&#10;">
                <v:imagedata r:id="rId4" o:title="" chromakey="white"/>
                <v:path arrowok="t"/>
              </v:shape>
            </v:group>
          </w:pict>
        </mc:Fallback>
      </mc:AlternateContent>
    </w:r>
    <w:r w:rsidR="00A520E2" w:rsidRPr="005E770E">
      <w:rPr>
        <w:color w:val="B5BFCF"/>
        <w:spacing w:val="60"/>
        <w:sz w:val="24"/>
        <w:szCs w:val="24"/>
      </w:rPr>
      <w:tab/>
    </w:r>
    <w:r w:rsidR="00A520E2" w:rsidRPr="005E770E">
      <w:rPr>
        <w:color w:val="B5BFCF"/>
        <w:spacing w:val="60"/>
        <w:sz w:val="24"/>
        <w:szCs w:val="24"/>
      </w:rPr>
      <w:tab/>
    </w:r>
    <w:r w:rsidR="00311920" w:rsidRPr="005E770E">
      <w:rPr>
        <w:color w:val="B5BFCF"/>
        <w:spacing w:val="60"/>
        <w:sz w:val="24"/>
        <w:szCs w:val="24"/>
      </w:rPr>
      <w:tab/>
    </w:r>
    <w:r w:rsidR="00A520E2" w:rsidRPr="005E770E">
      <w:rPr>
        <w:color w:val="B5BFCF"/>
        <w:spacing w:val="60"/>
        <w:sz w:val="24"/>
        <w:szCs w:val="24"/>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C11A8" w:rsidRDefault="008C11A8" w:rsidP="00BC1FC2">
      <w:r>
        <w:separator/>
      </w:r>
    </w:p>
  </w:footnote>
  <w:footnote w:type="continuationSeparator" w:id="0">
    <w:p w:rsidR="008C11A8" w:rsidRDefault="008C11A8" w:rsidP="00BC1FC2">
      <w:r>
        <w:continuationSeparator/>
      </w:r>
    </w:p>
  </w:footnote>
  <w:footnote w:type="continuationNotice" w:id="1">
    <w:p w:rsidR="008C11A8" w:rsidRDefault="008C11A8">
      <w:pPr>
        <w:spacing w:after="0" w:line="240" w:lineRule="auto"/>
      </w:pPr>
    </w:p>
  </w:footnote>
  <w:footnote w:id="2">
    <w:p w:rsidR="00FB1166" w:rsidRPr="0079687A" w:rsidRDefault="00FB1166" w:rsidP="00FB1166">
      <w:pPr>
        <w:pStyle w:val="Textonotaalfinal"/>
        <w:jc w:val="right"/>
        <w:rPr>
          <w:color w:val="336699"/>
        </w:rPr>
      </w:pPr>
      <w:r>
        <w:rPr>
          <w:rStyle w:val="Refdenotaalpie"/>
        </w:rPr>
        <w:footnoteRef/>
      </w:r>
      <w:r>
        <w:t xml:space="preserve"> </w:t>
      </w:r>
      <w:r>
        <w:rPr>
          <w:rFonts w:ascii="Gotham Book" w:hAnsi="Gotham Book"/>
          <w:color w:val="336699"/>
          <w:sz w:val="18"/>
          <w:szCs w:val="18"/>
        </w:rPr>
        <w:t xml:space="preserve">Las asociaciones y/o colectivos </w:t>
      </w:r>
      <w:r w:rsidRPr="00DC5C36">
        <w:rPr>
          <w:rFonts w:ascii="Gotham Book" w:hAnsi="Gotham Book"/>
          <w:color w:val="336699"/>
          <w:sz w:val="18"/>
          <w:szCs w:val="18"/>
        </w:rPr>
        <w:t>correrán con los ga</w:t>
      </w:r>
      <w:r>
        <w:rPr>
          <w:rFonts w:ascii="Gotham Book" w:hAnsi="Gotham Book"/>
          <w:color w:val="336699"/>
          <w:sz w:val="18"/>
          <w:szCs w:val="18"/>
        </w:rPr>
        <w:t>stos de desplazamiento al Centro</w:t>
      </w:r>
      <w:r w:rsidRPr="00DC5C36">
        <w:rPr>
          <w:rFonts w:ascii="Gotham Book" w:hAnsi="Gotham Book"/>
          <w:color w:val="336699"/>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03D2" w:rsidRDefault="006111C3">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168407" o:spid="_x0000_s2070" type="#_x0000_t75" style="position:absolute;margin-left:0;margin-top:0;width:332.2pt;height:650pt;z-index:-251658240;mso-position-horizontal:center;mso-position-horizontal-relative:margin;mso-position-vertical:center;mso-position-vertical-relative:margin" o:allowincell="f">
          <v:imagedata r:id="rId1" o:title="contrareverso"/>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1185" w:rsidRDefault="00234655" w:rsidP="00BC1FC2">
    <w:pPr>
      <w:pStyle w:val="Encabezado"/>
    </w:pPr>
    <w:r>
      <w:rPr>
        <w:rFonts w:ascii="Helvetica" w:hAnsi="Helvetica"/>
        <w:color w:val="000000"/>
        <w:sz w:val="18"/>
        <w:szCs w:val="18"/>
      </w:rPr>
      <w:t xml:space="preserve">                                                                                                                                                         </w:t>
    </w:r>
    <w:r w:rsidR="006111C3">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4689314" o:spid="_x0000_s2072" type="#_x0000_t75" style="position:absolute;margin-left:-84.35pt;margin-top:1pt;width:53.15pt;height:629pt;z-index:-251657216;mso-position-horizontal-relative:margin;mso-position-vertical-relative:margin" o:allowincell="f">
          <v:imagedata r:id="rId1" o:title="reverso" cropright="54190f"/>
          <w10:wrap anchorx="margin" anchory="margin"/>
        </v:shape>
      </w:pict>
    </w:r>
    <w:r w:rsidR="007318B2">
      <w:rPr>
        <w:noProof/>
        <w:lang w:eastAsia="es-ES"/>
      </w:rPr>
      <w:drawing>
        <wp:anchor distT="0" distB="0" distL="114300" distR="114300" simplePos="0" relativeHeight="251655168" behindDoc="1" locked="0" layoutInCell="1" allowOverlap="1">
          <wp:simplePos x="0" y="0"/>
          <wp:positionH relativeFrom="column">
            <wp:posOffset>-784225</wp:posOffset>
          </wp:positionH>
          <wp:positionV relativeFrom="paragraph">
            <wp:posOffset>-170815</wp:posOffset>
          </wp:positionV>
          <wp:extent cx="1395095" cy="899795"/>
          <wp:effectExtent l="0" t="0" r="0" b="0"/>
          <wp:wrapNone/>
          <wp:docPr id="2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5095" cy="8997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2468" w:rsidRPr="00032468" w:rsidRDefault="006111C3" w:rsidP="00032468">
    <w:pPr>
      <w:spacing w:after="20"/>
      <w:contextualSpacing/>
      <w:rPr>
        <w:rFonts w:ascii="Verdana" w:hAnsi="Verdana" w:cs="Arial"/>
      </w:rPr>
    </w:pPr>
    <w:r w:rsidRPr="005E770E">
      <w:rPr>
        <w:noProof/>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168406" o:spid="_x0000_s2069" type="#_x0000_t75" style="position:absolute;margin-left:0;margin-top:0;width:332.2pt;height:650pt;z-index:-251659264;mso-position-horizontal:center;mso-position-horizontal-relative:margin;mso-position-vertical:center;mso-position-vertical-relative:margin" o:allowincell="f">
          <v:imagedata r:id="rId1" o:title="contrareverso"/>
          <w10:wrap anchorx="margin" anchory="margin"/>
        </v:shape>
      </w:pict>
    </w:r>
    <w:r w:rsidR="007318B2">
      <w:rPr>
        <w:noProof/>
        <w:lang w:eastAsia="es-ES"/>
      </w:rPr>
      <w:drawing>
        <wp:anchor distT="0" distB="0" distL="114300" distR="114300" simplePos="0" relativeHeight="251656192" behindDoc="1" locked="0" layoutInCell="1" allowOverlap="1">
          <wp:simplePos x="0" y="0"/>
          <wp:positionH relativeFrom="column">
            <wp:posOffset>-908685</wp:posOffset>
          </wp:positionH>
          <wp:positionV relativeFrom="paragraph">
            <wp:posOffset>-151130</wp:posOffset>
          </wp:positionV>
          <wp:extent cx="1123950" cy="723900"/>
          <wp:effectExtent l="0" t="0" r="0" b="0"/>
          <wp:wrapTight wrapText="bothSides">
            <wp:wrapPolygon edited="0">
              <wp:start x="9519" y="0"/>
              <wp:lineTo x="8054" y="1705"/>
              <wp:lineTo x="7322" y="9095"/>
              <wp:lineTo x="0" y="17621"/>
              <wp:lineTo x="0" y="21032"/>
              <wp:lineTo x="21234" y="21032"/>
              <wp:lineTo x="21234" y="18189"/>
              <wp:lineTo x="14644" y="9095"/>
              <wp:lineTo x="13912" y="2274"/>
              <wp:lineTo x="12081" y="0"/>
              <wp:lineTo x="9519" y="0"/>
            </wp:wrapPolygon>
          </wp:wrapTight>
          <wp:docPr id="25"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3950" cy="723900"/>
                  </a:xfrm>
                  <a:prstGeom prst="rect">
                    <a:avLst/>
                  </a:prstGeom>
                  <a:noFill/>
                  <a:ln>
                    <a:noFill/>
                  </a:ln>
                </pic:spPr>
              </pic:pic>
            </a:graphicData>
          </a:graphic>
          <wp14:sizeRelH relativeFrom="page">
            <wp14:pctWidth>0</wp14:pctWidth>
          </wp14:sizeRelH>
          <wp14:sizeRelV relativeFrom="page">
            <wp14:pctHeight>0</wp14:pctHeight>
          </wp14:sizeRelV>
        </wp:anchor>
      </w:drawing>
    </w:r>
    <w:r w:rsidR="00032468" w:rsidRPr="00032468">
      <w:rPr>
        <w:rFonts w:ascii="Arial Narrow" w:hAnsi="Arial Narrow"/>
        <w:i/>
        <w:color w:val="1F497D"/>
        <w:sz w:val="16"/>
        <w:szCs w:val="16"/>
        <w:lang w:val="es-ES_tradnl"/>
      </w:rPr>
      <w:t xml:space="preserve">   </w:t>
    </w:r>
    <w:r w:rsidR="00032468">
      <w:rPr>
        <w:rFonts w:ascii="Arial Narrow" w:hAnsi="Arial Narrow"/>
        <w:i/>
        <w:color w:val="1F497D"/>
        <w:sz w:val="16"/>
        <w:szCs w:val="16"/>
        <w:lang w:val="es-ES_tradnl"/>
      </w:rPr>
      <w:tab/>
    </w:r>
    <w:proofErr w:type="spellStart"/>
    <w:r w:rsidR="00032468" w:rsidRPr="00032468">
      <w:rPr>
        <w:rFonts w:ascii="Arial Narrow" w:hAnsi="Arial Narrow"/>
        <w:i/>
        <w:color w:val="1F497D"/>
        <w:sz w:val="16"/>
        <w:szCs w:val="16"/>
        <w:lang w:val="es-ES_tradnl"/>
      </w:rPr>
      <w:t>Viceconsejería</w:t>
    </w:r>
    <w:proofErr w:type="spellEnd"/>
    <w:r w:rsidR="00032468" w:rsidRPr="00032468">
      <w:rPr>
        <w:rFonts w:ascii="Arial Narrow" w:hAnsi="Arial Narrow"/>
        <w:i/>
        <w:color w:val="1F497D"/>
        <w:sz w:val="16"/>
        <w:szCs w:val="16"/>
        <w:lang w:val="es-ES_tradnl"/>
      </w:rPr>
      <w:t xml:space="preserve"> de Medio Ambiente</w:t>
    </w:r>
  </w:p>
  <w:p w:rsidR="00032468" w:rsidRPr="00032468" w:rsidRDefault="00032468" w:rsidP="00032468">
    <w:pPr>
      <w:spacing w:after="20"/>
      <w:contextualSpacing/>
      <w:rPr>
        <w:rFonts w:ascii="Arial Narrow" w:hAnsi="Arial Narrow"/>
        <w:i/>
        <w:color w:val="1F497D"/>
        <w:sz w:val="16"/>
        <w:szCs w:val="16"/>
        <w:lang w:val="es-ES_tradnl"/>
      </w:rPr>
    </w:pPr>
    <w:r w:rsidRPr="00032468">
      <w:rPr>
        <w:rFonts w:ascii="Verdana" w:hAnsi="Verdana" w:cs="Arial"/>
      </w:rPr>
      <w:t xml:space="preserve">  </w:t>
    </w:r>
    <w:r>
      <w:rPr>
        <w:rFonts w:ascii="Verdana" w:hAnsi="Verdana" w:cs="Arial"/>
      </w:rPr>
      <w:tab/>
    </w:r>
    <w:r w:rsidRPr="00032468">
      <w:rPr>
        <w:rFonts w:ascii="Arial Rounded MT Bold" w:hAnsi="Arial Rounded MT Bold"/>
        <w:color w:val="1F497D"/>
        <w:spacing w:val="-6"/>
        <w:sz w:val="16"/>
        <w:szCs w:val="16"/>
        <w:lang w:val="es-ES_tradnl"/>
      </w:rPr>
      <w:t xml:space="preserve">Consejería de Agricultura, Medio Ambiente y Desarrollo Rural </w:t>
    </w:r>
    <w:r w:rsidRPr="00032468">
      <w:rPr>
        <w:rFonts w:ascii="Arial Narrow" w:hAnsi="Arial Narrow"/>
        <w:i/>
        <w:color w:val="1F497D"/>
        <w:sz w:val="16"/>
        <w:szCs w:val="16"/>
        <w:lang w:val="es-ES_tradnl"/>
      </w:rPr>
      <w:t xml:space="preserve">                               </w:t>
    </w:r>
  </w:p>
  <w:p w:rsidR="00032468" w:rsidRPr="00032468" w:rsidRDefault="00032468" w:rsidP="00032468">
    <w:pPr>
      <w:spacing w:after="20"/>
      <w:contextualSpacing/>
      <w:rPr>
        <w:rFonts w:ascii="Verdana" w:hAnsi="Verdana" w:cs="Arial"/>
      </w:rPr>
    </w:pPr>
    <w:r>
      <w:rPr>
        <w:rFonts w:ascii="Arial Narrow" w:hAnsi="Arial Narrow"/>
        <w:color w:val="1F497D"/>
        <w:sz w:val="16"/>
        <w:szCs w:val="16"/>
        <w:lang w:val="es-ES_tradnl"/>
      </w:rPr>
      <w:t xml:space="preserve">          </w:t>
    </w:r>
    <w:r w:rsidRPr="00032468">
      <w:rPr>
        <w:rFonts w:ascii="Arial Narrow" w:hAnsi="Arial Narrow"/>
        <w:color w:val="1F497D"/>
        <w:sz w:val="16"/>
        <w:szCs w:val="16"/>
        <w:lang w:val="es-ES_tradnl"/>
      </w:rPr>
      <w:t xml:space="preserve">C/. Quintanar de </w:t>
    </w:r>
    <w:smartTag w:uri="urn:schemas-microsoft-com:office:smarttags" w:element="PersonName">
      <w:smartTagPr>
        <w:attr w:name="ProductID" w:val="la Orden"/>
      </w:smartTagPr>
      <w:r w:rsidRPr="00032468">
        <w:rPr>
          <w:rFonts w:ascii="Arial Narrow" w:hAnsi="Arial Narrow"/>
          <w:color w:val="1F497D"/>
          <w:sz w:val="16"/>
          <w:szCs w:val="16"/>
          <w:lang w:val="es-ES_tradnl"/>
        </w:rPr>
        <w:t>la Orden</w:t>
      </w:r>
    </w:smartTag>
    <w:r w:rsidRPr="00032468">
      <w:rPr>
        <w:rFonts w:ascii="Arial Narrow" w:hAnsi="Arial Narrow"/>
        <w:color w:val="1F497D"/>
        <w:sz w:val="16"/>
        <w:szCs w:val="16"/>
        <w:lang w:val="es-ES_tradnl"/>
      </w:rPr>
      <w:t>, s/n. - 45071 Toledo</w:t>
    </w:r>
  </w:p>
  <w:p w:rsidR="00032468" w:rsidRDefault="00032468">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07.25pt;height:107.25pt" o:bullet="t">
        <v:imagedata r:id="rId1" o:title="trifinn"/>
      </v:shape>
    </w:pict>
  </w:numPicBullet>
  <w:abstractNum w:abstractNumId="0" w15:restartNumberingAfterBreak="0">
    <w:nsid w:val="05AF472F"/>
    <w:multiLevelType w:val="hybridMultilevel"/>
    <w:tmpl w:val="AEF47C1A"/>
    <w:lvl w:ilvl="0" w:tplc="99F27FAE">
      <w:start w:val="2"/>
      <w:numFmt w:val="decimal"/>
      <w:lvlText w:val="%1."/>
      <w:lvlJc w:val="left"/>
      <w:pPr>
        <w:ind w:left="644" w:hanging="360"/>
      </w:pPr>
      <w:rPr>
        <w:rFont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5C92074"/>
    <w:multiLevelType w:val="multilevel"/>
    <w:tmpl w:val="0C0A001F"/>
    <w:styleLink w:val="Objetivos"/>
    <w:lvl w:ilvl="0">
      <w:start w:val="1"/>
      <w:numFmt w:val="decimal"/>
      <w:lvlText w:val="%1."/>
      <w:lvlJc w:val="left"/>
      <w:pPr>
        <w:ind w:left="360" w:hanging="360"/>
      </w:pPr>
      <w:rPr>
        <w:rFonts w:ascii="Futura Bk BT" w:hAnsi="Futura Bk BT" w:hint="default"/>
        <w:color w:val="DCDCDC"/>
      </w:rPr>
    </w:lvl>
    <w:lvl w:ilvl="1">
      <w:start w:val="1"/>
      <w:numFmt w:val="decimal"/>
      <w:lvlText w:val="%2"/>
      <w:lvlJc w:val="left"/>
      <w:pPr>
        <w:ind w:left="792" w:hanging="432"/>
      </w:pPr>
      <w:rPr>
        <w:rFonts w:ascii="Futura Bk BT" w:hAnsi="Futura Bk BT"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D163124"/>
    <w:multiLevelType w:val="hybridMultilevel"/>
    <w:tmpl w:val="D5C207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D814683"/>
    <w:multiLevelType w:val="hybridMultilevel"/>
    <w:tmpl w:val="9FB6AE3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0FE27642"/>
    <w:multiLevelType w:val="hybridMultilevel"/>
    <w:tmpl w:val="0CBAA36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0826FD8"/>
    <w:multiLevelType w:val="hybridMultilevel"/>
    <w:tmpl w:val="0388FB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0D2088A"/>
    <w:multiLevelType w:val="hybridMultilevel"/>
    <w:tmpl w:val="A8EE483A"/>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 w15:restartNumberingAfterBreak="0">
    <w:nsid w:val="116202CF"/>
    <w:multiLevelType w:val="hybridMultilevel"/>
    <w:tmpl w:val="DE1460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1837C81"/>
    <w:multiLevelType w:val="hybridMultilevel"/>
    <w:tmpl w:val="7B6EBC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CE11AFE"/>
    <w:multiLevelType w:val="hybridMultilevel"/>
    <w:tmpl w:val="528415E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EB54993"/>
    <w:multiLevelType w:val="hybridMultilevel"/>
    <w:tmpl w:val="BA606CBA"/>
    <w:lvl w:ilvl="0" w:tplc="B6DCA8FC">
      <w:start w:val="1"/>
      <w:numFmt w:val="bullet"/>
      <w:lvlText w:val=""/>
      <w:lvlJc w:val="left"/>
      <w:pPr>
        <w:ind w:left="1632" w:hanging="360"/>
      </w:pPr>
      <w:rPr>
        <w:rFonts w:ascii="Symbol" w:hAnsi="Symbol" w:hint="default"/>
      </w:rPr>
    </w:lvl>
    <w:lvl w:ilvl="1" w:tplc="0C0A0003" w:tentative="1">
      <w:start w:val="1"/>
      <w:numFmt w:val="bullet"/>
      <w:lvlText w:val="o"/>
      <w:lvlJc w:val="left"/>
      <w:pPr>
        <w:ind w:left="2076" w:hanging="360"/>
      </w:pPr>
      <w:rPr>
        <w:rFonts w:ascii="Courier New" w:hAnsi="Courier New" w:cs="Courier New" w:hint="default"/>
      </w:rPr>
    </w:lvl>
    <w:lvl w:ilvl="2" w:tplc="0C0A0005" w:tentative="1">
      <w:start w:val="1"/>
      <w:numFmt w:val="bullet"/>
      <w:lvlText w:val=""/>
      <w:lvlJc w:val="left"/>
      <w:pPr>
        <w:ind w:left="2796" w:hanging="360"/>
      </w:pPr>
      <w:rPr>
        <w:rFonts w:ascii="Wingdings" w:hAnsi="Wingdings" w:hint="default"/>
      </w:rPr>
    </w:lvl>
    <w:lvl w:ilvl="3" w:tplc="0C0A0001" w:tentative="1">
      <w:start w:val="1"/>
      <w:numFmt w:val="bullet"/>
      <w:lvlText w:val=""/>
      <w:lvlJc w:val="left"/>
      <w:pPr>
        <w:ind w:left="3516" w:hanging="360"/>
      </w:pPr>
      <w:rPr>
        <w:rFonts w:ascii="Symbol" w:hAnsi="Symbol" w:hint="default"/>
      </w:rPr>
    </w:lvl>
    <w:lvl w:ilvl="4" w:tplc="0C0A0003" w:tentative="1">
      <w:start w:val="1"/>
      <w:numFmt w:val="bullet"/>
      <w:lvlText w:val="o"/>
      <w:lvlJc w:val="left"/>
      <w:pPr>
        <w:ind w:left="4236" w:hanging="360"/>
      </w:pPr>
      <w:rPr>
        <w:rFonts w:ascii="Courier New" w:hAnsi="Courier New" w:cs="Courier New" w:hint="default"/>
      </w:rPr>
    </w:lvl>
    <w:lvl w:ilvl="5" w:tplc="0C0A0005" w:tentative="1">
      <w:start w:val="1"/>
      <w:numFmt w:val="bullet"/>
      <w:lvlText w:val=""/>
      <w:lvlJc w:val="left"/>
      <w:pPr>
        <w:ind w:left="4956" w:hanging="360"/>
      </w:pPr>
      <w:rPr>
        <w:rFonts w:ascii="Wingdings" w:hAnsi="Wingdings" w:hint="default"/>
      </w:rPr>
    </w:lvl>
    <w:lvl w:ilvl="6" w:tplc="0C0A0001" w:tentative="1">
      <w:start w:val="1"/>
      <w:numFmt w:val="bullet"/>
      <w:lvlText w:val=""/>
      <w:lvlJc w:val="left"/>
      <w:pPr>
        <w:ind w:left="5676" w:hanging="360"/>
      </w:pPr>
      <w:rPr>
        <w:rFonts w:ascii="Symbol" w:hAnsi="Symbol" w:hint="default"/>
      </w:rPr>
    </w:lvl>
    <w:lvl w:ilvl="7" w:tplc="0C0A0003" w:tentative="1">
      <w:start w:val="1"/>
      <w:numFmt w:val="bullet"/>
      <w:lvlText w:val="o"/>
      <w:lvlJc w:val="left"/>
      <w:pPr>
        <w:ind w:left="6396" w:hanging="360"/>
      </w:pPr>
      <w:rPr>
        <w:rFonts w:ascii="Courier New" w:hAnsi="Courier New" w:cs="Courier New" w:hint="default"/>
      </w:rPr>
    </w:lvl>
    <w:lvl w:ilvl="8" w:tplc="0C0A0005" w:tentative="1">
      <w:start w:val="1"/>
      <w:numFmt w:val="bullet"/>
      <w:lvlText w:val=""/>
      <w:lvlJc w:val="left"/>
      <w:pPr>
        <w:ind w:left="7116" w:hanging="360"/>
      </w:pPr>
      <w:rPr>
        <w:rFonts w:ascii="Wingdings" w:hAnsi="Wingdings" w:hint="default"/>
      </w:rPr>
    </w:lvl>
  </w:abstractNum>
  <w:abstractNum w:abstractNumId="11" w15:restartNumberingAfterBreak="0">
    <w:nsid w:val="25235B7A"/>
    <w:multiLevelType w:val="hybridMultilevel"/>
    <w:tmpl w:val="84AE6F7C"/>
    <w:lvl w:ilvl="0" w:tplc="F41C6CFA">
      <w:start w:val="1"/>
      <w:numFmt w:val="decimal"/>
      <w:lvlText w:val="%1."/>
      <w:lvlJc w:val="left"/>
      <w:pPr>
        <w:ind w:left="720" w:hanging="360"/>
      </w:pPr>
      <w:rPr>
        <w:b w:val="0"/>
        <w:bCs w:val="0"/>
        <w:i w:val="0"/>
        <w:iCs w:val="0"/>
        <w:caps w:val="0"/>
        <w:smallCaps w:val="0"/>
        <w:strike w:val="0"/>
        <w:dstrike w:val="0"/>
        <w:noProof w:val="0"/>
        <w:vanish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2625118B"/>
    <w:multiLevelType w:val="hybridMultilevel"/>
    <w:tmpl w:val="59F6AD3A"/>
    <w:lvl w:ilvl="0" w:tplc="B6DCA8FC">
      <w:start w:val="1"/>
      <w:numFmt w:val="bullet"/>
      <w:lvlText w:val=""/>
      <w:lvlJc w:val="left"/>
      <w:pPr>
        <w:ind w:left="996"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2EE013CD"/>
    <w:multiLevelType w:val="hybridMultilevel"/>
    <w:tmpl w:val="A354593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34782A1A"/>
    <w:multiLevelType w:val="hybridMultilevel"/>
    <w:tmpl w:val="D070FBF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573430D"/>
    <w:multiLevelType w:val="hybridMultilevel"/>
    <w:tmpl w:val="2466C762"/>
    <w:lvl w:ilvl="0" w:tplc="B6DCA8FC">
      <w:start w:val="1"/>
      <w:numFmt w:val="bullet"/>
      <w:lvlText w:val=""/>
      <w:lvlJc w:val="left"/>
      <w:pPr>
        <w:ind w:left="996"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39301666"/>
    <w:multiLevelType w:val="hybridMultilevel"/>
    <w:tmpl w:val="DBAACB6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39B47B55"/>
    <w:multiLevelType w:val="hybridMultilevel"/>
    <w:tmpl w:val="900476C0"/>
    <w:lvl w:ilvl="0" w:tplc="43AECA58">
      <w:start w:val="1"/>
      <w:numFmt w:val="decimal"/>
      <w:lvlText w:val="%1."/>
      <w:lvlJc w:val="left"/>
      <w:pPr>
        <w:ind w:left="720" w:hanging="360"/>
      </w:pPr>
      <w:rPr>
        <w:rFonts w:hint="default"/>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3D342D50"/>
    <w:multiLevelType w:val="hybridMultilevel"/>
    <w:tmpl w:val="3D38DC8E"/>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42EE6D08"/>
    <w:multiLevelType w:val="multilevel"/>
    <w:tmpl w:val="5282BAA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46765F8C"/>
    <w:multiLevelType w:val="hybridMultilevel"/>
    <w:tmpl w:val="881892D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4B327523"/>
    <w:multiLevelType w:val="hybridMultilevel"/>
    <w:tmpl w:val="903A9BB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4C616AF9"/>
    <w:multiLevelType w:val="hybridMultilevel"/>
    <w:tmpl w:val="E69C91C4"/>
    <w:lvl w:ilvl="0" w:tplc="B39E506E">
      <w:start w:val="1"/>
      <w:numFmt w:val="bullet"/>
      <w:pStyle w:val="ListaPunteada"/>
      <w:lvlText w:val=""/>
      <w:lvlPicBulletId w:val="0"/>
      <w:lvlJc w:val="left"/>
      <w:pPr>
        <w:ind w:left="720" w:hanging="360"/>
      </w:pPr>
      <w:rPr>
        <w:rFonts w:ascii="Symbol" w:hAnsi="Symbol" w:hint="default"/>
        <w:color w:val="auto"/>
        <w:sz w:val="22"/>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4EBE2159"/>
    <w:multiLevelType w:val="hybridMultilevel"/>
    <w:tmpl w:val="4A562F1C"/>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53DB51ED"/>
    <w:multiLevelType w:val="hybridMultilevel"/>
    <w:tmpl w:val="7DC2F6C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56EF490D"/>
    <w:multiLevelType w:val="hybridMultilevel"/>
    <w:tmpl w:val="841CC14C"/>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5930489C"/>
    <w:multiLevelType w:val="hybridMultilevel"/>
    <w:tmpl w:val="B3927B26"/>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93F03D6"/>
    <w:multiLevelType w:val="hybridMultilevel"/>
    <w:tmpl w:val="A8CAE0BA"/>
    <w:lvl w:ilvl="0" w:tplc="0C0A0019">
      <w:start w:val="1"/>
      <w:numFmt w:val="lowerLetter"/>
      <w:lvlText w:val="%1."/>
      <w:lvlJc w:val="left"/>
      <w:pPr>
        <w:ind w:left="720" w:hanging="360"/>
      </w:pPr>
      <w:rPr>
        <w:rFonts w:hint="default"/>
      </w:rPr>
    </w:lvl>
    <w:lvl w:ilvl="1" w:tplc="F558B2C2">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62842BD4"/>
    <w:multiLevelType w:val="hybridMultilevel"/>
    <w:tmpl w:val="3C18C7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62A80E7F"/>
    <w:multiLevelType w:val="hybridMultilevel"/>
    <w:tmpl w:val="C70C91D6"/>
    <w:lvl w:ilvl="0" w:tplc="0C0A0001">
      <w:start w:val="1"/>
      <w:numFmt w:val="bullet"/>
      <w:lvlText w:val=""/>
      <w:lvlJc w:val="left"/>
      <w:pPr>
        <w:ind w:left="1080" w:hanging="360"/>
      </w:pPr>
      <w:rPr>
        <w:rFonts w:ascii="Symbol" w:hAnsi="Symbol"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0" w15:restartNumberingAfterBreak="0">
    <w:nsid w:val="68236424"/>
    <w:multiLevelType w:val="multilevel"/>
    <w:tmpl w:val="0C0A001F"/>
    <w:lvl w:ilvl="0">
      <w:start w:val="1"/>
      <w:numFmt w:val="decimal"/>
      <w:lvlText w:val="%1."/>
      <w:lvlJc w:val="left"/>
      <w:pPr>
        <w:ind w:left="360" w:hanging="360"/>
      </w:pPr>
      <w:rPr>
        <w:rFonts w:hint="default"/>
      </w:rPr>
    </w:lvl>
    <w:lvl w:ilvl="1">
      <w:start w:val="1"/>
      <w:numFmt w:val="decimal"/>
      <w:lvlText w:val="%1.%2."/>
      <w:lvlJc w:val="left"/>
      <w:pPr>
        <w:ind w:left="792" w:hanging="432"/>
      </w:pPr>
      <w:rPr>
        <w:b w:val="0"/>
        <w:bCs w:val="0"/>
        <w:i w:val="0"/>
        <w:iCs w:val="0"/>
        <w:caps w:val="0"/>
        <w:smallCaps w:val="0"/>
        <w:strike w:val="0"/>
        <w:dstrike w:val="0"/>
        <w:noProof w:val="0"/>
        <w:vanish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i w:val="0"/>
      </w:rPr>
    </w:lvl>
    <w:lvl w:ilvl="4">
      <w:start w:val="1"/>
      <w:numFmt w:val="decimal"/>
      <w:lvlText w:val="%1.%2.%3.%4.%5."/>
      <w:lvlJc w:val="left"/>
      <w:pPr>
        <w:ind w:left="2232" w:hanging="792"/>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7ACC34E0"/>
    <w:multiLevelType w:val="hybridMultilevel"/>
    <w:tmpl w:val="5470AC4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22"/>
  </w:num>
  <w:num w:numId="3">
    <w:abstractNumId w:val="0"/>
  </w:num>
  <w:num w:numId="4">
    <w:abstractNumId w:val="11"/>
  </w:num>
  <w:num w:numId="5">
    <w:abstractNumId w:val="27"/>
  </w:num>
  <w:num w:numId="6">
    <w:abstractNumId w:val="23"/>
  </w:num>
  <w:num w:numId="7">
    <w:abstractNumId w:val="31"/>
  </w:num>
  <w:num w:numId="8">
    <w:abstractNumId w:val="4"/>
  </w:num>
  <w:num w:numId="9">
    <w:abstractNumId w:val="13"/>
  </w:num>
  <w:num w:numId="10">
    <w:abstractNumId w:val="7"/>
  </w:num>
  <w:num w:numId="11">
    <w:abstractNumId w:val="2"/>
  </w:num>
  <w:num w:numId="12">
    <w:abstractNumId w:val="14"/>
  </w:num>
  <w:num w:numId="13">
    <w:abstractNumId w:val="16"/>
  </w:num>
  <w:num w:numId="14">
    <w:abstractNumId w:val="5"/>
  </w:num>
  <w:num w:numId="15">
    <w:abstractNumId w:val="20"/>
  </w:num>
  <w:num w:numId="16">
    <w:abstractNumId w:val="8"/>
  </w:num>
  <w:num w:numId="17">
    <w:abstractNumId w:val="28"/>
  </w:num>
  <w:num w:numId="1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9"/>
  </w:num>
  <w:num w:numId="20">
    <w:abstractNumId w:val="3"/>
  </w:num>
  <w:num w:numId="21">
    <w:abstractNumId w:val="6"/>
  </w:num>
  <w:num w:numId="22">
    <w:abstractNumId w:val="17"/>
  </w:num>
  <w:num w:numId="23">
    <w:abstractNumId w:val="25"/>
  </w:num>
  <w:num w:numId="24">
    <w:abstractNumId w:val="9"/>
  </w:num>
  <w:num w:numId="25">
    <w:abstractNumId w:val="18"/>
  </w:num>
  <w:num w:numId="26">
    <w:abstractNumId w:val="19"/>
  </w:num>
  <w:num w:numId="27">
    <w:abstractNumId w:val="21"/>
  </w:num>
  <w:num w:numId="28">
    <w:abstractNumId w:val="24"/>
  </w:num>
  <w:num w:numId="29">
    <w:abstractNumId w:val="15"/>
  </w:num>
  <w:num w:numId="30">
    <w:abstractNumId w:val="10"/>
  </w:num>
  <w:num w:numId="31">
    <w:abstractNumId w:val="12"/>
  </w:num>
  <w:num w:numId="32">
    <w:abstractNumId w:val="2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characterSpacingControl w:val="doNotCompress"/>
  <w:hdrShapeDefaults>
    <o:shapedefaults v:ext="edit" spidmax="3074"/>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3250"/>
    <w:rsid w:val="00000821"/>
    <w:rsid w:val="00000878"/>
    <w:rsid w:val="00002297"/>
    <w:rsid w:val="00002E29"/>
    <w:rsid w:val="00004062"/>
    <w:rsid w:val="00004842"/>
    <w:rsid w:val="00007444"/>
    <w:rsid w:val="00011963"/>
    <w:rsid w:val="00012AED"/>
    <w:rsid w:val="000131FF"/>
    <w:rsid w:val="00016688"/>
    <w:rsid w:val="00025776"/>
    <w:rsid w:val="000313A4"/>
    <w:rsid w:val="00031D22"/>
    <w:rsid w:val="00032468"/>
    <w:rsid w:val="00033A3F"/>
    <w:rsid w:val="00035F11"/>
    <w:rsid w:val="000368A3"/>
    <w:rsid w:val="00041832"/>
    <w:rsid w:val="00042D60"/>
    <w:rsid w:val="000435C0"/>
    <w:rsid w:val="0004378F"/>
    <w:rsid w:val="00043DB4"/>
    <w:rsid w:val="000470B5"/>
    <w:rsid w:val="00050E9D"/>
    <w:rsid w:val="000523B6"/>
    <w:rsid w:val="00052FAA"/>
    <w:rsid w:val="00053179"/>
    <w:rsid w:val="00053361"/>
    <w:rsid w:val="00053F46"/>
    <w:rsid w:val="0005584E"/>
    <w:rsid w:val="00056E8C"/>
    <w:rsid w:val="000575A4"/>
    <w:rsid w:val="0006084B"/>
    <w:rsid w:val="00062B85"/>
    <w:rsid w:val="00063FFE"/>
    <w:rsid w:val="00064E68"/>
    <w:rsid w:val="00065222"/>
    <w:rsid w:val="0008035E"/>
    <w:rsid w:val="00080A96"/>
    <w:rsid w:val="00081B0B"/>
    <w:rsid w:val="00081DD7"/>
    <w:rsid w:val="000823E9"/>
    <w:rsid w:val="0008278F"/>
    <w:rsid w:val="00082B21"/>
    <w:rsid w:val="0008333A"/>
    <w:rsid w:val="00084243"/>
    <w:rsid w:val="00087DA5"/>
    <w:rsid w:val="0009085E"/>
    <w:rsid w:val="00091728"/>
    <w:rsid w:val="00093FE7"/>
    <w:rsid w:val="00095369"/>
    <w:rsid w:val="00096CA9"/>
    <w:rsid w:val="000A0622"/>
    <w:rsid w:val="000A23AD"/>
    <w:rsid w:val="000A26A8"/>
    <w:rsid w:val="000A3615"/>
    <w:rsid w:val="000A4CD0"/>
    <w:rsid w:val="000A520C"/>
    <w:rsid w:val="000A6F93"/>
    <w:rsid w:val="000B1D36"/>
    <w:rsid w:val="000B2310"/>
    <w:rsid w:val="000B6906"/>
    <w:rsid w:val="000B7EE1"/>
    <w:rsid w:val="000C260C"/>
    <w:rsid w:val="000C39ED"/>
    <w:rsid w:val="000C69C4"/>
    <w:rsid w:val="000C6CA6"/>
    <w:rsid w:val="000C74D8"/>
    <w:rsid w:val="000C751B"/>
    <w:rsid w:val="000C7587"/>
    <w:rsid w:val="000D4111"/>
    <w:rsid w:val="000E24B8"/>
    <w:rsid w:val="000E467B"/>
    <w:rsid w:val="000F1ABE"/>
    <w:rsid w:val="000F3AA0"/>
    <w:rsid w:val="000F78D9"/>
    <w:rsid w:val="001006A1"/>
    <w:rsid w:val="00100A84"/>
    <w:rsid w:val="00100E4D"/>
    <w:rsid w:val="001057B0"/>
    <w:rsid w:val="00106E68"/>
    <w:rsid w:val="00107422"/>
    <w:rsid w:val="0011010C"/>
    <w:rsid w:val="00110781"/>
    <w:rsid w:val="00110A6F"/>
    <w:rsid w:val="001111DD"/>
    <w:rsid w:val="00111AB8"/>
    <w:rsid w:val="00113CD2"/>
    <w:rsid w:val="00116B4E"/>
    <w:rsid w:val="00116BF3"/>
    <w:rsid w:val="001179ED"/>
    <w:rsid w:val="00117DBC"/>
    <w:rsid w:val="00121CEB"/>
    <w:rsid w:val="0012246A"/>
    <w:rsid w:val="001256F0"/>
    <w:rsid w:val="00125EEF"/>
    <w:rsid w:val="00130CD5"/>
    <w:rsid w:val="001326FE"/>
    <w:rsid w:val="00132FFB"/>
    <w:rsid w:val="00133221"/>
    <w:rsid w:val="00134CDD"/>
    <w:rsid w:val="00135000"/>
    <w:rsid w:val="00135357"/>
    <w:rsid w:val="00137724"/>
    <w:rsid w:val="00141FCD"/>
    <w:rsid w:val="001437AF"/>
    <w:rsid w:val="00145656"/>
    <w:rsid w:val="00145873"/>
    <w:rsid w:val="001468B6"/>
    <w:rsid w:val="00151469"/>
    <w:rsid w:val="00152584"/>
    <w:rsid w:val="00153C97"/>
    <w:rsid w:val="0015426F"/>
    <w:rsid w:val="001557F0"/>
    <w:rsid w:val="0016293E"/>
    <w:rsid w:val="00162C28"/>
    <w:rsid w:val="00163E29"/>
    <w:rsid w:val="00166D98"/>
    <w:rsid w:val="00170D8E"/>
    <w:rsid w:val="001720E8"/>
    <w:rsid w:val="00172C2C"/>
    <w:rsid w:val="00174136"/>
    <w:rsid w:val="001758E8"/>
    <w:rsid w:val="00175A29"/>
    <w:rsid w:val="00176BD5"/>
    <w:rsid w:val="001804A7"/>
    <w:rsid w:val="00180D33"/>
    <w:rsid w:val="0018107D"/>
    <w:rsid w:val="00181376"/>
    <w:rsid w:val="001820C3"/>
    <w:rsid w:val="00182C23"/>
    <w:rsid w:val="00185B11"/>
    <w:rsid w:val="00191528"/>
    <w:rsid w:val="001918D8"/>
    <w:rsid w:val="00193713"/>
    <w:rsid w:val="00197ECC"/>
    <w:rsid w:val="001A1CCA"/>
    <w:rsid w:val="001A36E0"/>
    <w:rsid w:val="001A3718"/>
    <w:rsid w:val="001A38E6"/>
    <w:rsid w:val="001A717B"/>
    <w:rsid w:val="001B0039"/>
    <w:rsid w:val="001B129B"/>
    <w:rsid w:val="001B1870"/>
    <w:rsid w:val="001B1C24"/>
    <w:rsid w:val="001B3406"/>
    <w:rsid w:val="001B4156"/>
    <w:rsid w:val="001B79A2"/>
    <w:rsid w:val="001B7A7E"/>
    <w:rsid w:val="001B7E8F"/>
    <w:rsid w:val="001C0D41"/>
    <w:rsid w:val="001C0E60"/>
    <w:rsid w:val="001C12E2"/>
    <w:rsid w:val="001C21C8"/>
    <w:rsid w:val="001C6346"/>
    <w:rsid w:val="001C7F41"/>
    <w:rsid w:val="001D0B2C"/>
    <w:rsid w:val="001D3ADE"/>
    <w:rsid w:val="001D5EA6"/>
    <w:rsid w:val="001D7D79"/>
    <w:rsid w:val="001E002D"/>
    <w:rsid w:val="001E0210"/>
    <w:rsid w:val="001E2482"/>
    <w:rsid w:val="001E2CBE"/>
    <w:rsid w:val="001E3553"/>
    <w:rsid w:val="001E4C92"/>
    <w:rsid w:val="001E65D8"/>
    <w:rsid w:val="001E70B7"/>
    <w:rsid w:val="001F226B"/>
    <w:rsid w:val="001F36D7"/>
    <w:rsid w:val="001F40F8"/>
    <w:rsid w:val="001F7607"/>
    <w:rsid w:val="00203A2F"/>
    <w:rsid w:val="002042C0"/>
    <w:rsid w:val="00204956"/>
    <w:rsid w:val="00206897"/>
    <w:rsid w:val="0021021A"/>
    <w:rsid w:val="002111FE"/>
    <w:rsid w:val="00216E41"/>
    <w:rsid w:val="002170FD"/>
    <w:rsid w:val="00221D4E"/>
    <w:rsid w:val="00221E8F"/>
    <w:rsid w:val="00221F47"/>
    <w:rsid w:val="0022296F"/>
    <w:rsid w:val="002254B0"/>
    <w:rsid w:val="0023037F"/>
    <w:rsid w:val="00230DFC"/>
    <w:rsid w:val="002330E4"/>
    <w:rsid w:val="00234655"/>
    <w:rsid w:val="00234E3E"/>
    <w:rsid w:val="002360BF"/>
    <w:rsid w:val="002370D9"/>
    <w:rsid w:val="0023740E"/>
    <w:rsid w:val="0024138C"/>
    <w:rsid w:val="002415BC"/>
    <w:rsid w:val="00241806"/>
    <w:rsid w:val="002453A9"/>
    <w:rsid w:val="00245E9C"/>
    <w:rsid w:val="00245F24"/>
    <w:rsid w:val="002468E6"/>
    <w:rsid w:val="00246DDC"/>
    <w:rsid w:val="00250C21"/>
    <w:rsid w:val="00250D69"/>
    <w:rsid w:val="0025268B"/>
    <w:rsid w:val="002529FD"/>
    <w:rsid w:val="0025357C"/>
    <w:rsid w:val="002544DF"/>
    <w:rsid w:val="00254DE8"/>
    <w:rsid w:val="0025687F"/>
    <w:rsid w:val="002568A7"/>
    <w:rsid w:val="00256CC5"/>
    <w:rsid w:val="0026224B"/>
    <w:rsid w:val="0026442E"/>
    <w:rsid w:val="00270B98"/>
    <w:rsid w:val="00271004"/>
    <w:rsid w:val="0027273D"/>
    <w:rsid w:val="0027346F"/>
    <w:rsid w:val="002765D9"/>
    <w:rsid w:val="0027670C"/>
    <w:rsid w:val="00277834"/>
    <w:rsid w:val="00280770"/>
    <w:rsid w:val="00281AC2"/>
    <w:rsid w:val="0028217B"/>
    <w:rsid w:val="0028231B"/>
    <w:rsid w:val="002849C4"/>
    <w:rsid w:val="00285582"/>
    <w:rsid w:val="00287247"/>
    <w:rsid w:val="00287D62"/>
    <w:rsid w:val="002904D6"/>
    <w:rsid w:val="00291AF3"/>
    <w:rsid w:val="00293097"/>
    <w:rsid w:val="00295D55"/>
    <w:rsid w:val="00295D96"/>
    <w:rsid w:val="00297901"/>
    <w:rsid w:val="002A0263"/>
    <w:rsid w:val="002A02BD"/>
    <w:rsid w:val="002A0C1C"/>
    <w:rsid w:val="002A1449"/>
    <w:rsid w:val="002A14D1"/>
    <w:rsid w:val="002A21C7"/>
    <w:rsid w:val="002A24BC"/>
    <w:rsid w:val="002A2806"/>
    <w:rsid w:val="002A2D91"/>
    <w:rsid w:val="002A367B"/>
    <w:rsid w:val="002A4B41"/>
    <w:rsid w:val="002A74B3"/>
    <w:rsid w:val="002A7BB6"/>
    <w:rsid w:val="002B2062"/>
    <w:rsid w:val="002B2C54"/>
    <w:rsid w:val="002B3D55"/>
    <w:rsid w:val="002B4EFC"/>
    <w:rsid w:val="002B60DB"/>
    <w:rsid w:val="002B6F9A"/>
    <w:rsid w:val="002B7D24"/>
    <w:rsid w:val="002B7D5C"/>
    <w:rsid w:val="002C4D6A"/>
    <w:rsid w:val="002C4DE5"/>
    <w:rsid w:val="002D203A"/>
    <w:rsid w:val="002D2A23"/>
    <w:rsid w:val="002D4601"/>
    <w:rsid w:val="002D5349"/>
    <w:rsid w:val="002D78F6"/>
    <w:rsid w:val="002D7B1F"/>
    <w:rsid w:val="002E1AFE"/>
    <w:rsid w:val="002E36AF"/>
    <w:rsid w:val="002E4750"/>
    <w:rsid w:val="002E55B8"/>
    <w:rsid w:val="002E75AB"/>
    <w:rsid w:val="002E7FB2"/>
    <w:rsid w:val="002F40B0"/>
    <w:rsid w:val="002F7CB3"/>
    <w:rsid w:val="003001B9"/>
    <w:rsid w:val="003006B8"/>
    <w:rsid w:val="0030196C"/>
    <w:rsid w:val="0030414A"/>
    <w:rsid w:val="003041FD"/>
    <w:rsid w:val="0030435D"/>
    <w:rsid w:val="003068AD"/>
    <w:rsid w:val="00307630"/>
    <w:rsid w:val="00307A2C"/>
    <w:rsid w:val="00307A74"/>
    <w:rsid w:val="00307F7A"/>
    <w:rsid w:val="00311920"/>
    <w:rsid w:val="00313D62"/>
    <w:rsid w:val="003163ED"/>
    <w:rsid w:val="00321115"/>
    <w:rsid w:val="0032186E"/>
    <w:rsid w:val="00322E5D"/>
    <w:rsid w:val="00323437"/>
    <w:rsid w:val="00323682"/>
    <w:rsid w:val="00325554"/>
    <w:rsid w:val="0032707A"/>
    <w:rsid w:val="00327D40"/>
    <w:rsid w:val="0033020B"/>
    <w:rsid w:val="00332349"/>
    <w:rsid w:val="00333028"/>
    <w:rsid w:val="00334086"/>
    <w:rsid w:val="0034140B"/>
    <w:rsid w:val="003466AD"/>
    <w:rsid w:val="0034787E"/>
    <w:rsid w:val="0034796B"/>
    <w:rsid w:val="00347A82"/>
    <w:rsid w:val="003501D5"/>
    <w:rsid w:val="003512D9"/>
    <w:rsid w:val="00351E52"/>
    <w:rsid w:val="00353FA7"/>
    <w:rsid w:val="003556D7"/>
    <w:rsid w:val="00355D8B"/>
    <w:rsid w:val="003564ED"/>
    <w:rsid w:val="00356C68"/>
    <w:rsid w:val="0036358D"/>
    <w:rsid w:val="003641BB"/>
    <w:rsid w:val="0036473F"/>
    <w:rsid w:val="00365833"/>
    <w:rsid w:val="003659B2"/>
    <w:rsid w:val="0036651C"/>
    <w:rsid w:val="00370CC5"/>
    <w:rsid w:val="00370E47"/>
    <w:rsid w:val="00371826"/>
    <w:rsid w:val="0037185F"/>
    <w:rsid w:val="003720F6"/>
    <w:rsid w:val="00372B81"/>
    <w:rsid w:val="00373E5C"/>
    <w:rsid w:val="00376992"/>
    <w:rsid w:val="003808DF"/>
    <w:rsid w:val="00380B04"/>
    <w:rsid w:val="00383BB9"/>
    <w:rsid w:val="0038695A"/>
    <w:rsid w:val="00386B84"/>
    <w:rsid w:val="003927CA"/>
    <w:rsid w:val="003956FC"/>
    <w:rsid w:val="003A2ACE"/>
    <w:rsid w:val="003A519C"/>
    <w:rsid w:val="003A6060"/>
    <w:rsid w:val="003B05A7"/>
    <w:rsid w:val="003B394D"/>
    <w:rsid w:val="003B41B9"/>
    <w:rsid w:val="003B4EFA"/>
    <w:rsid w:val="003B5303"/>
    <w:rsid w:val="003B59B9"/>
    <w:rsid w:val="003B6DB7"/>
    <w:rsid w:val="003B77A9"/>
    <w:rsid w:val="003C093E"/>
    <w:rsid w:val="003C0C0F"/>
    <w:rsid w:val="003C1983"/>
    <w:rsid w:val="003C4360"/>
    <w:rsid w:val="003C4C81"/>
    <w:rsid w:val="003D1E38"/>
    <w:rsid w:val="003D3C69"/>
    <w:rsid w:val="003D41CF"/>
    <w:rsid w:val="003D630F"/>
    <w:rsid w:val="003E1848"/>
    <w:rsid w:val="003E25B2"/>
    <w:rsid w:val="003E60BA"/>
    <w:rsid w:val="003E69E7"/>
    <w:rsid w:val="003E706B"/>
    <w:rsid w:val="003F039B"/>
    <w:rsid w:val="003F0859"/>
    <w:rsid w:val="003F18BD"/>
    <w:rsid w:val="003F4862"/>
    <w:rsid w:val="003F6838"/>
    <w:rsid w:val="00403034"/>
    <w:rsid w:val="004038B5"/>
    <w:rsid w:val="00406A70"/>
    <w:rsid w:val="00411D8D"/>
    <w:rsid w:val="0041221B"/>
    <w:rsid w:val="00412D79"/>
    <w:rsid w:val="004167E2"/>
    <w:rsid w:val="00416C78"/>
    <w:rsid w:val="00423934"/>
    <w:rsid w:val="00423BF4"/>
    <w:rsid w:val="004252C6"/>
    <w:rsid w:val="0042558F"/>
    <w:rsid w:val="00425590"/>
    <w:rsid w:val="00425DA0"/>
    <w:rsid w:val="00425F6B"/>
    <w:rsid w:val="004272F4"/>
    <w:rsid w:val="00427C5E"/>
    <w:rsid w:val="004316C4"/>
    <w:rsid w:val="00432F1E"/>
    <w:rsid w:val="00433807"/>
    <w:rsid w:val="004339E5"/>
    <w:rsid w:val="00440461"/>
    <w:rsid w:val="004408C6"/>
    <w:rsid w:val="00441094"/>
    <w:rsid w:val="00442BB1"/>
    <w:rsid w:val="0044462C"/>
    <w:rsid w:val="00446ECD"/>
    <w:rsid w:val="00450BCD"/>
    <w:rsid w:val="004513C2"/>
    <w:rsid w:val="00451BED"/>
    <w:rsid w:val="00455EAB"/>
    <w:rsid w:val="004561CC"/>
    <w:rsid w:val="00464692"/>
    <w:rsid w:val="00471C3D"/>
    <w:rsid w:val="00473114"/>
    <w:rsid w:val="00473BDF"/>
    <w:rsid w:val="0047554B"/>
    <w:rsid w:val="00475619"/>
    <w:rsid w:val="004757CC"/>
    <w:rsid w:val="00476F39"/>
    <w:rsid w:val="004779CD"/>
    <w:rsid w:val="00484C41"/>
    <w:rsid w:val="004856D7"/>
    <w:rsid w:val="00487036"/>
    <w:rsid w:val="0048751D"/>
    <w:rsid w:val="004904BF"/>
    <w:rsid w:val="004920FA"/>
    <w:rsid w:val="00496472"/>
    <w:rsid w:val="004A0C12"/>
    <w:rsid w:val="004A14C6"/>
    <w:rsid w:val="004A22B9"/>
    <w:rsid w:val="004A2ED3"/>
    <w:rsid w:val="004A3250"/>
    <w:rsid w:val="004A43B8"/>
    <w:rsid w:val="004A4561"/>
    <w:rsid w:val="004A5B4B"/>
    <w:rsid w:val="004A5FE9"/>
    <w:rsid w:val="004B4581"/>
    <w:rsid w:val="004C5259"/>
    <w:rsid w:val="004C5374"/>
    <w:rsid w:val="004C5955"/>
    <w:rsid w:val="004D3F8F"/>
    <w:rsid w:val="004D4721"/>
    <w:rsid w:val="004D510B"/>
    <w:rsid w:val="004D5C96"/>
    <w:rsid w:val="004D61B8"/>
    <w:rsid w:val="004E2FBE"/>
    <w:rsid w:val="004E452B"/>
    <w:rsid w:val="004E6F65"/>
    <w:rsid w:val="004F05ED"/>
    <w:rsid w:val="004F0B4E"/>
    <w:rsid w:val="004F1A80"/>
    <w:rsid w:val="004F3A7A"/>
    <w:rsid w:val="004F480A"/>
    <w:rsid w:val="004F50C2"/>
    <w:rsid w:val="004F5A0D"/>
    <w:rsid w:val="004F6C77"/>
    <w:rsid w:val="004F6D1E"/>
    <w:rsid w:val="00501811"/>
    <w:rsid w:val="00503339"/>
    <w:rsid w:val="00503502"/>
    <w:rsid w:val="00503BE9"/>
    <w:rsid w:val="00503CF4"/>
    <w:rsid w:val="00505234"/>
    <w:rsid w:val="00506356"/>
    <w:rsid w:val="00513F95"/>
    <w:rsid w:val="00520858"/>
    <w:rsid w:val="00520E50"/>
    <w:rsid w:val="00522246"/>
    <w:rsid w:val="00525F15"/>
    <w:rsid w:val="005263CC"/>
    <w:rsid w:val="0053033D"/>
    <w:rsid w:val="00530A22"/>
    <w:rsid w:val="00531F81"/>
    <w:rsid w:val="00532ECF"/>
    <w:rsid w:val="00533685"/>
    <w:rsid w:val="00534A7D"/>
    <w:rsid w:val="00536890"/>
    <w:rsid w:val="005374BC"/>
    <w:rsid w:val="00541276"/>
    <w:rsid w:val="00541326"/>
    <w:rsid w:val="00541C3C"/>
    <w:rsid w:val="0055047E"/>
    <w:rsid w:val="00552553"/>
    <w:rsid w:val="005533EB"/>
    <w:rsid w:val="005565D6"/>
    <w:rsid w:val="0055752B"/>
    <w:rsid w:val="005650E7"/>
    <w:rsid w:val="0056754E"/>
    <w:rsid w:val="00572CB1"/>
    <w:rsid w:val="00574B18"/>
    <w:rsid w:val="005750E6"/>
    <w:rsid w:val="005771DD"/>
    <w:rsid w:val="00577B7A"/>
    <w:rsid w:val="00581899"/>
    <w:rsid w:val="005833EC"/>
    <w:rsid w:val="00583818"/>
    <w:rsid w:val="005859F0"/>
    <w:rsid w:val="00587775"/>
    <w:rsid w:val="00590368"/>
    <w:rsid w:val="00590F4D"/>
    <w:rsid w:val="00593424"/>
    <w:rsid w:val="00593BD4"/>
    <w:rsid w:val="005946EE"/>
    <w:rsid w:val="00595121"/>
    <w:rsid w:val="005961DA"/>
    <w:rsid w:val="00596B6F"/>
    <w:rsid w:val="005A0BAC"/>
    <w:rsid w:val="005A2D34"/>
    <w:rsid w:val="005A5BB6"/>
    <w:rsid w:val="005B22A7"/>
    <w:rsid w:val="005B29EA"/>
    <w:rsid w:val="005B7C1B"/>
    <w:rsid w:val="005C04B6"/>
    <w:rsid w:val="005C0B57"/>
    <w:rsid w:val="005C1B3E"/>
    <w:rsid w:val="005C48C2"/>
    <w:rsid w:val="005C5C99"/>
    <w:rsid w:val="005C604D"/>
    <w:rsid w:val="005C6588"/>
    <w:rsid w:val="005C7DBA"/>
    <w:rsid w:val="005D033B"/>
    <w:rsid w:val="005D1185"/>
    <w:rsid w:val="005D1668"/>
    <w:rsid w:val="005D1CE2"/>
    <w:rsid w:val="005D20EF"/>
    <w:rsid w:val="005D299A"/>
    <w:rsid w:val="005D2D61"/>
    <w:rsid w:val="005D3433"/>
    <w:rsid w:val="005D3855"/>
    <w:rsid w:val="005D5D4F"/>
    <w:rsid w:val="005D5E74"/>
    <w:rsid w:val="005E4107"/>
    <w:rsid w:val="005E770E"/>
    <w:rsid w:val="005E796D"/>
    <w:rsid w:val="005F0A06"/>
    <w:rsid w:val="005F44A1"/>
    <w:rsid w:val="005F58FC"/>
    <w:rsid w:val="005F707B"/>
    <w:rsid w:val="005F726D"/>
    <w:rsid w:val="005F765A"/>
    <w:rsid w:val="005F7F72"/>
    <w:rsid w:val="006011B5"/>
    <w:rsid w:val="00601E66"/>
    <w:rsid w:val="00602AB5"/>
    <w:rsid w:val="006032D3"/>
    <w:rsid w:val="00605DCC"/>
    <w:rsid w:val="006073B2"/>
    <w:rsid w:val="006111C3"/>
    <w:rsid w:val="00612A10"/>
    <w:rsid w:val="00612AB6"/>
    <w:rsid w:val="00614B9B"/>
    <w:rsid w:val="006207D4"/>
    <w:rsid w:val="00623DA2"/>
    <w:rsid w:val="00623F7A"/>
    <w:rsid w:val="0062626E"/>
    <w:rsid w:val="006275E8"/>
    <w:rsid w:val="00627EA8"/>
    <w:rsid w:val="00630A80"/>
    <w:rsid w:val="006326ED"/>
    <w:rsid w:val="00633645"/>
    <w:rsid w:val="00637657"/>
    <w:rsid w:val="0063790D"/>
    <w:rsid w:val="0064045A"/>
    <w:rsid w:val="00643447"/>
    <w:rsid w:val="006453CB"/>
    <w:rsid w:val="00646426"/>
    <w:rsid w:val="006465A4"/>
    <w:rsid w:val="006467ED"/>
    <w:rsid w:val="00646DF2"/>
    <w:rsid w:val="0065023B"/>
    <w:rsid w:val="00650778"/>
    <w:rsid w:val="00654C7F"/>
    <w:rsid w:val="00654CC8"/>
    <w:rsid w:val="006553B0"/>
    <w:rsid w:val="006558BC"/>
    <w:rsid w:val="00657E9C"/>
    <w:rsid w:val="00660868"/>
    <w:rsid w:val="006619D8"/>
    <w:rsid w:val="00661BE2"/>
    <w:rsid w:val="00661FD5"/>
    <w:rsid w:val="0066235C"/>
    <w:rsid w:val="00662669"/>
    <w:rsid w:val="00664204"/>
    <w:rsid w:val="0066559F"/>
    <w:rsid w:val="00671FED"/>
    <w:rsid w:val="00680907"/>
    <w:rsid w:val="006816DC"/>
    <w:rsid w:val="006835FA"/>
    <w:rsid w:val="00684BB9"/>
    <w:rsid w:val="0069065D"/>
    <w:rsid w:val="0069179E"/>
    <w:rsid w:val="00693307"/>
    <w:rsid w:val="006936EE"/>
    <w:rsid w:val="00693D7D"/>
    <w:rsid w:val="006976BF"/>
    <w:rsid w:val="006A0F1B"/>
    <w:rsid w:val="006A31C7"/>
    <w:rsid w:val="006A3A86"/>
    <w:rsid w:val="006A554D"/>
    <w:rsid w:val="006A59C2"/>
    <w:rsid w:val="006A6CDF"/>
    <w:rsid w:val="006A6CF1"/>
    <w:rsid w:val="006A77E7"/>
    <w:rsid w:val="006B2D0A"/>
    <w:rsid w:val="006B2E63"/>
    <w:rsid w:val="006B68AE"/>
    <w:rsid w:val="006C027D"/>
    <w:rsid w:val="006C208A"/>
    <w:rsid w:val="006C3614"/>
    <w:rsid w:val="006C7FB2"/>
    <w:rsid w:val="006D0788"/>
    <w:rsid w:val="006D330F"/>
    <w:rsid w:val="006D3A9E"/>
    <w:rsid w:val="006D465D"/>
    <w:rsid w:val="006D4744"/>
    <w:rsid w:val="006D5D4B"/>
    <w:rsid w:val="006D7F9C"/>
    <w:rsid w:val="006E24A0"/>
    <w:rsid w:val="006E2BDD"/>
    <w:rsid w:val="006F0511"/>
    <w:rsid w:val="006F06A0"/>
    <w:rsid w:val="006F12C5"/>
    <w:rsid w:val="006F14A2"/>
    <w:rsid w:val="006F238C"/>
    <w:rsid w:val="006F48F4"/>
    <w:rsid w:val="006F7FF9"/>
    <w:rsid w:val="00705B22"/>
    <w:rsid w:val="00706124"/>
    <w:rsid w:val="007076A6"/>
    <w:rsid w:val="00707AAC"/>
    <w:rsid w:val="00711314"/>
    <w:rsid w:val="00714225"/>
    <w:rsid w:val="00714C32"/>
    <w:rsid w:val="00715376"/>
    <w:rsid w:val="00716F87"/>
    <w:rsid w:val="0072176E"/>
    <w:rsid w:val="00722AA2"/>
    <w:rsid w:val="00723EBB"/>
    <w:rsid w:val="0073003F"/>
    <w:rsid w:val="00730EBB"/>
    <w:rsid w:val="007313E6"/>
    <w:rsid w:val="007318B2"/>
    <w:rsid w:val="007335EE"/>
    <w:rsid w:val="007375E2"/>
    <w:rsid w:val="00742DE2"/>
    <w:rsid w:val="00743B9D"/>
    <w:rsid w:val="007462BB"/>
    <w:rsid w:val="00754424"/>
    <w:rsid w:val="00755503"/>
    <w:rsid w:val="00761D6B"/>
    <w:rsid w:val="00762E77"/>
    <w:rsid w:val="007636C2"/>
    <w:rsid w:val="00764C31"/>
    <w:rsid w:val="00766D20"/>
    <w:rsid w:val="00771ACC"/>
    <w:rsid w:val="0077532C"/>
    <w:rsid w:val="00777369"/>
    <w:rsid w:val="007803D2"/>
    <w:rsid w:val="007828DE"/>
    <w:rsid w:val="00782CCD"/>
    <w:rsid w:val="00784ECE"/>
    <w:rsid w:val="007850BB"/>
    <w:rsid w:val="00786336"/>
    <w:rsid w:val="0079075B"/>
    <w:rsid w:val="00791675"/>
    <w:rsid w:val="00791D5C"/>
    <w:rsid w:val="00792260"/>
    <w:rsid w:val="007923E4"/>
    <w:rsid w:val="00793016"/>
    <w:rsid w:val="007930EF"/>
    <w:rsid w:val="0079687A"/>
    <w:rsid w:val="0079771C"/>
    <w:rsid w:val="007A5F4D"/>
    <w:rsid w:val="007A7B33"/>
    <w:rsid w:val="007B0F77"/>
    <w:rsid w:val="007B3BE9"/>
    <w:rsid w:val="007B3C3B"/>
    <w:rsid w:val="007B5D64"/>
    <w:rsid w:val="007B5ED3"/>
    <w:rsid w:val="007B66E9"/>
    <w:rsid w:val="007B71FE"/>
    <w:rsid w:val="007B7375"/>
    <w:rsid w:val="007C0E36"/>
    <w:rsid w:val="007C2E18"/>
    <w:rsid w:val="007C3471"/>
    <w:rsid w:val="007C49DB"/>
    <w:rsid w:val="007C5D11"/>
    <w:rsid w:val="007D03E0"/>
    <w:rsid w:val="007D1B5B"/>
    <w:rsid w:val="007D3988"/>
    <w:rsid w:val="007E0B84"/>
    <w:rsid w:val="007E0C29"/>
    <w:rsid w:val="007E5739"/>
    <w:rsid w:val="007E6358"/>
    <w:rsid w:val="007F37C3"/>
    <w:rsid w:val="007F4861"/>
    <w:rsid w:val="007F4BE9"/>
    <w:rsid w:val="007F56B5"/>
    <w:rsid w:val="007F5C75"/>
    <w:rsid w:val="008007BC"/>
    <w:rsid w:val="008009B7"/>
    <w:rsid w:val="00802ACA"/>
    <w:rsid w:val="00803F06"/>
    <w:rsid w:val="00804B6A"/>
    <w:rsid w:val="00804C49"/>
    <w:rsid w:val="00804E98"/>
    <w:rsid w:val="008054F3"/>
    <w:rsid w:val="008058A4"/>
    <w:rsid w:val="00805BF0"/>
    <w:rsid w:val="00810450"/>
    <w:rsid w:val="00811E62"/>
    <w:rsid w:val="008127F0"/>
    <w:rsid w:val="00812E25"/>
    <w:rsid w:val="00813E53"/>
    <w:rsid w:val="00815120"/>
    <w:rsid w:val="00816838"/>
    <w:rsid w:val="00816E61"/>
    <w:rsid w:val="00820CD2"/>
    <w:rsid w:val="008227AE"/>
    <w:rsid w:val="008227C7"/>
    <w:rsid w:val="00825544"/>
    <w:rsid w:val="00830D29"/>
    <w:rsid w:val="008323A6"/>
    <w:rsid w:val="0084232B"/>
    <w:rsid w:val="00842515"/>
    <w:rsid w:val="00843752"/>
    <w:rsid w:val="00846356"/>
    <w:rsid w:val="00846E46"/>
    <w:rsid w:val="00850E1E"/>
    <w:rsid w:val="0085151B"/>
    <w:rsid w:val="008529B3"/>
    <w:rsid w:val="00856825"/>
    <w:rsid w:val="008625D6"/>
    <w:rsid w:val="00867AB3"/>
    <w:rsid w:val="00867D25"/>
    <w:rsid w:val="008735AD"/>
    <w:rsid w:val="0087363B"/>
    <w:rsid w:val="00874221"/>
    <w:rsid w:val="00875501"/>
    <w:rsid w:val="008775B4"/>
    <w:rsid w:val="00880968"/>
    <w:rsid w:val="00880DC3"/>
    <w:rsid w:val="00881458"/>
    <w:rsid w:val="008827B4"/>
    <w:rsid w:val="00883A1C"/>
    <w:rsid w:val="008842CA"/>
    <w:rsid w:val="008848E8"/>
    <w:rsid w:val="0088522B"/>
    <w:rsid w:val="00886076"/>
    <w:rsid w:val="0089020A"/>
    <w:rsid w:val="00892047"/>
    <w:rsid w:val="0089208B"/>
    <w:rsid w:val="0089325B"/>
    <w:rsid w:val="008946E0"/>
    <w:rsid w:val="008A26E3"/>
    <w:rsid w:val="008A3DBC"/>
    <w:rsid w:val="008A4F54"/>
    <w:rsid w:val="008A6B2B"/>
    <w:rsid w:val="008B0375"/>
    <w:rsid w:val="008B0A82"/>
    <w:rsid w:val="008B142F"/>
    <w:rsid w:val="008B2864"/>
    <w:rsid w:val="008B2C20"/>
    <w:rsid w:val="008B4EFB"/>
    <w:rsid w:val="008B754D"/>
    <w:rsid w:val="008C11A8"/>
    <w:rsid w:val="008C1CB9"/>
    <w:rsid w:val="008C24FD"/>
    <w:rsid w:val="008C5249"/>
    <w:rsid w:val="008D2E50"/>
    <w:rsid w:val="008D5837"/>
    <w:rsid w:val="008E084F"/>
    <w:rsid w:val="008E3181"/>
    <w:rsid w:val="008E533A"/>
    <w:rsid w:val="008E727A"/>
    <w:rsid w:val="008F586E"/>
    <w:rsid w:val="008F7D83"/>
    <w:rsid w:val="00904241"/>
    <w:rsid w:val="009049EB"/>
    <w:rsid w:val="00904D04"/>
    <w:rsid w:val="00904FAC"/>
    <w:rsid w:val="0090504B"/>
    <w:rsid w:val="00907E7B"/>
    <w:rsid w:val="00912CF3"/>
    <w:rsid w:val="009145D3"/>
    <w:rsid w:val="00915C84"/>
    <w:rsid w:val="00922C64"/>
    <w:rsid w:val="00922E21"/>
    <w:rsid w:val="00922F12"/>
    <w:rsid w:val="00923E5D"/>
    <w:rsid w:val="00926335"/>
    <w:rsid w:val="009265EB"/>
    <w:rsid w:val="00927003"/>
    <w:rsid w:val="00927FEE"/>
    <w:rsid w:val="00930395"/>
    <w:rsid w:val="009307BF"/>
    <w:rsid w:val="0093236E"/>
    <w:rsid w:val="00935979"/>
    <w:rsid w:val="0093778F"/>
    <w:rsid w:val="00944B79"/>
    <w:rsid w:val="00946040"/>
    <w:rsid w:val="00946505"/>
    <w:rsid w:val="00951DF1"/>
    <w:rsid w:val="0095420F"/>
    <w:rsid w:val="00955C4A"/>
    <w:rsid w:val="009568B1"/>
    <w:rsid w:val="0095747B"/>
    <w:rsid w:val="00957737"/>
    <w:rsid w:val="00957C16"/>
    <w:rsid w:val="00962BA8"/>
    <w:rsid w:val="00962E82"/>
    <w:rsid w:val="009630E5"/>
    <w:rsid w:val="00967BAA"/>
    <w:rsid w:val="00970AB1"/>
    <w:rsid w:val="00970CEA"/>
    <w:rsid w:val="00971E13"/>
    <w:rsid w:val="00973BD4"/>
    <w:rsid w:val="00973C84"/>
    <w:rsid w:val="009740CF"/>
    <w:rsid w:val="00976018"/>
    <w:rsid w:val="00981F64"/>
    <w:rsid w:val="0098436F"/>
    <w:rsid w:val="009847E9"/>
    <w:rsid w:val="00985369"/>
    <w:rsid w:val="009862F8"/>
    <w:rsid w:val="00990781"/>
    <w:rsid w:val="0099263A"/>
    <w:rsid w:val="009943A9"/>
    <w:rsid w:val="009A05EC"/>
    <w:rsid w:val="009A0D2F"/>
    <w:rsid w:val="009A1992"/>
    <w:rsid w:val="009A4A51"/>
    <w:rsid w:val="009A570A"/>
    <w:rsid w:val="009A6E17"/>
    <w:rsid w:val="009A7F13"/>
    <w:rsid w:val="009B16CF"/>
    <w:rsid w:val="009B21F5"/>
    <w:rsid w:val="009B2CE5"/>
    <w:rsid w:val="009B4748"/>
    <w:rsid w:val="009C5AB5"/>
    <w:rsid w:val="009C5B04"/>
    <w:rsid w:val="009D1691"/>
    <w:rsid w:val="009D186F"/>
    <w:rsid w:val="009D2DD9"/>
    <w:rsid w:val="009D307F"/>
    <w:rsid w:val="009D4869"/>
    <w:rsid w:val="009D4F9E"/>
    <w:rsid w:val="009D575E"/>
    <w:rsid w:val="009D61BA"/>
    <w:rsid w:val="009E1022"/>
    <w:rsid w:val="009E1AC9"/>
    <w:rsid w:val="009E442E"/>
    <w:rsid w:val="009E45BA"/>
    <w:rsid w:val="009E7D02"/>
    <w:rsid w:val="009F0573"/>
    <w:rsid w:val="009F0939"/>
    <w:rsid w:val="009F291A"/>
    <w:rsid w:val="009F393A"/>
    <w:rsid w:val="009F60CE"/>
    <w:rsid w:val="00A01490"/>
    <w:rsid w:val="00A024D6"/>
    <w:rsid w:val="00A060FD"/>
    <w:rsid w:val="00A063CF"/>
    <w:rsid w:val="00A1221B"/>
    <w:rsid w:val="00A1351C"/>
    <w:rsid w:val="00A14484"/>
    <w:rsid w:val="00A161D3"/>
    <w:rsid w:val="00A20D85"/>
    <w:rsid w:val="00A20FA9"/>
    <w:rsid w:val="00A221F8"/>
    <w:rsid w:val="00A229BA"/>
    <w:rsid w:val="00A23232"/>
    <w:rsid w:val="00A24ABD"/>
    <w:rsid w:val="00A2594B"/>
    <w:rsid w:val="00A30F37"/>
    <w:rsid w:val="00A36B2C"/>
    <w:rsid w:val="00A36CAA"/>
    <w:rsid w:val="00A437E1"/>
    <w:rsid w:val="00A4389E"/>
    <w:rsid w:val="00A44474"/>
    <w:rsid w:val="00A4498E"/>
    <w:rsid w:val="00A520E2"/>
    <w:rsid w:val="00A5438C"/>
    <w:rsid w:val="00A545CF"/>
    <w:rsid w:val="00A57634"/>
    <w:rsid w:val="00A57CE0"/>
    <w:rsid w:val="00A57D37"/>
    <w:rsid w:val="00A62521"/>
    <w:rsid w:val="00A63857"/>
    <w:rsid w:val="00A64038"/>
    <w:rsid w:val="00A64E33"/>
    <w:rsid w:val="00A728E3"/>
    <w:rsid w:val="00A74851"/>
    <w:rsid w:val="00A74AE9"/>
    <w:rsid w:val="00A75B96"/>
    <w:rsid w:val="00A76D89"/>
    <w:rsid w:val="00A771F6"/>
    <w:rsid w:val="00A80912"/>
    <w:rsid w:val="00A9076F"/>
    <w:rsid w:val="00A9301B"/>
    <w:rsid w:val="00A93B80"/>
    <w:rsid w:val="00A93FC0"/>
    <w:rsid w:val="00AA034D"/>
    <w:rsid w:val="00AA1692"/>
    <w:rsid w:val="00AA2A68"/>
    <w:rsid w:val="00AA2BE5"/>
    <w:rsid w:val="00AA47D2"/>
    <w:rsid w:val="00AA4E33"/>
    <w:rsid w:val="00AA631E"/>
    <w:rsid w:val="00AA72D7"/>
    <w:rsid w:val="00AA7636"/>
    <w:rsid w:val="00AB2A87"/>
    <w:rsid w:val="00AB332A"/>
    <w:rsid w:val="00AB63B5"/>
    <w:rsid w:val="00AB6A8A"/>
    <w:rsid w:val="00AC1EC6"/>
    <w:rsid w:val="00AC2CF4"/>
    <w:rsid w:val="00AC34CA"/>
    <w:rsid w:val="00AC4AB0"/>
    <w:rsid w:val="00AC54A2"/>
    <w:rsid w:val="00AC5936"/>
    <w:rsid w:val="00AC638E"/>
    <w:rsid w:val="00AC7765"/>
    <w:rsid w:val="00AD1F4A"/>
    <w:rsid w:val="00AD2686"/>
    <w:rsid w:val="00AD7B86"/>
    <w:rsid w:val="00AE12ED"/>
    <w:rsid w:val="00AE1AA5"/>
    <w:rsid w:val="00AE2AA9"/>
    <w:rsid w:val="00AE2B9D"/>
    <w:rsid w:val="00AE2C88"/>
    <w:rsid w:val="00AE391D"/>
    <w:rsid w:val="00AE3C00"/>
    <w:rsid w:val="00AE5915"/>
    <w:rsid w:val="00AE7747"/>
    <w:rsid w:val="00AE7C52"/>
    <w:rsid w:val="00AF0C96"/>
    <w:rsid w:val="00AF1177"/>
    <w:rsid w:val="00AF1ABB"/>
    <w:rsid w:val="00AF5821"/>
    <w:rsid w:val="00AF78CB"/>
    <w:rsid w:val="00AF7909"/>
    <w:rsid w:val="00B00027"/>
    <w:rsid w:val="00B01C7D"/>
    <w:rsid w:val="00B02FD0"/>
    <w:rsid w:val="00B0463E"/>
    <w:rsid w:val="00B07742"/>
    <w:rsid w:val="00B10A1E"/>
    <w:rsid w:val="00B11200"/>
    <w:rsid w:val="00B112FC"/>
    <w:rsid w:val="00B11B13"/>
    <w:rsid w:val="00B12B81"/>
    <w:rsid w:val="00B16A61"/>
    <w:rsid w:val="00B176B3"/>
    <w:rsid w:val="00B17D99"/>
    <w:rsid w:val="00B21516"/>
    <w:rsid w:val="00B22497"/>
    <w:rsid w:val="00B242E4"/>
    <w:rsid w:val="00B263C1"/>
    <w:rsid w:val="00B26634"/>
    <w:rsid w:val="00B27687"/>
    <w:rsid w:val="00B303B6"/>
    <w:rsid w:val="00B31743"/>
    <w:rsid w:val="00B31C69"/>
    <w:rsid w:val="00B32202"/>
    <w:rsid w:val="00B33132"/>
    <w:rsid w:val="00B3420A"/>
    <w:rsid w:val="00B343AE"/>
    <w:rsid w:val="00B35C23"/>
    <w:rsid w:val="00B362FC"/>
    <w:rsid w:val="00B36690"/>
    <w:rsid w:val="00B3794A"/>
    <w:rsid w:val="00B37F3D"/>
    <w:rsid w:val="00B40DA8"/>
    <w:rsid w:val="00B418BF"/>
    <w:rsid w:val="00B44452"/>
    <w:rsid w:val="00B455BB"/>
    <w:rsid w:val="00B4638A"/>
    <w:rsid w:val="00B52725"/>
    <w:rsid w:val="00B52968"/>
    <w:rsid w:val="00B56EB7"/>
    <w:rsid w:val="00B6135C"/>
    <w:rsid w:val="00B620BC"/>
    <w:rsid w:val="00B6222A"/>
    <w:rsid w:val="00B62D79"/>
    <w:rsid w:val="00B65DE7"/>
    <w:rsid w:val="00B67E0B"/>
    <w:rsid w:val="00B720EF"/>
    <w:rsid w:val="00B75BDC"/>
    <w:rsid w:val="00B75C52"/>
    <w:rsid w:val="00B761F1"/>
    <w:rsid w:val="00B775B6"/>
    <w:rsid w:val="00B77A3B"/>
    <w:rsid w:val="00B80B53"/>
    <w:rsid w:val="00B8438A"/>
    <w:rsid w:val="00B84EAA"/>
    <w:rsid w:val="00B86F75"/>
    <w:rsid w:val="00B91BA8"/>
    <w:rsid w:val="00B94105"/>
    <w:rsid w:val="00B946B4"/>
    <w:rsid w:val="00B96A2C"/>
    <w:rsid w:val="00BA1D55"/>
    <w:rsid w:val="00BA2B1D"/>
    <w:rsid w:val="00BA2D4D"/>
    <w:rsid w:val="00BA2E7E"/>
    <w:rsid w:val="00BA2F87"/>
    <w:rsid w:val="00BA5D87"/>
    <w:rsid w:val="00BA5E72"/>
    <w:rsid w:val="00BA6879"/>
    <w:rsid w:val="00BA6A94"/>
    <w:rsid w:val="00BA6B4C"/>
    <w:rsid w:val="00BA74A9"/>
    <w:rsid w:val="00BB02AC"/>
    <w:rsid w:val="00BB376D"/>
    <w:rsid w:val="00BB4B6C"/>
    <w:rsid w:val="00BC05C1"/>
    <w:rsid w:val="00BC1775"/>
    <w:rsid w:val="00BC1FC2"/>
    <w:rsid w:val="00BC362B"/>
    <w:rsid w:val="00BC3914"/>
    <w:rsid w:val="00BC6948"/>
    <w:rsid w:val="00BC6DEF"/>
    <w:rsid w:val="00BD0616"/>
    <w:rsid w:val="00BD1FAD"/>
    <w:rsid w:val="00BD2457"/>
    <w:rsid w:val="00BD2A6C"/>
    <w:rsid w:val="00BD2C01"/>
    <w:rsid w:val="00BD2CC3"/>
    <w:rsid w:val="00BD6195"/>
    <w:rsid w:val="00BD6279"/>
    <w:rsid w:val="00BD74BC"/>
    <w:rsid w:val="00BE0FFD"/>
    <w:rsid w:val="00BE280E"/>
    <w:rsid w:val="00BE3C96"/>
    <w:rsid w:val="00BE5EFD"/>
    <w:rsid w:val="00BE645D"/>
    <w:rsid w:val="00BE6A1E"/>
    <w:rsid w:val="00BE7D78"/>
    <w:rsid w:val="00BF3666"/>
    <w:rsid w:val="00BF45F3"/>
    <w:rsid w:val="00BF5B17"/>
    <w:rsid w:val="00BF609A"/>
    <w:rsid w:val="00BF628B"/>
    <w:rsid w:val="00C013BE"/>
    <w:rsid w:val="00C05AD4"/>
    <w:rsid w:val="00C10AE3"/>
    <w:rsid w:val="00C12B55"/>
    <w:rsid w:val="00C12EA0"/>
    <w:rsid w:val="00C143F8"/>
    <w:rsid w:val="00C15DAF"/>
    <w:rsid w:val="00C16536"/>
    <w:rsid w:val="00C16744"/>
    <w:rsid w:val="00C2208A"/>
    <w:rsid w:val="00C22B17"/>
    <w:rsid w:val="00C243A5"/>
    <w:rsid w:val="00C2471C"/>
    <w:rsid w:val="00C2475B"/>
    <w:rsid w:val="00C24CF0"/>
    <w:rsid w:val="00C24DCE"/>
    <w:rsid w:val="00C24E81"/>
    <w:rsid w:val="00C2571E"/>
    <w:rsid w:val="00C31779"/>
    <w:rsid w:val="00C325F3"/>
    <w:rsid w:val="00C33D6B"/>
    <w:rsid w:val="00C33FDE"/>
    <w:rsid w:val="00C373F9"/>
    <w:rsid w:val="00C410B0"/>
    <w:rsid w:val="00C419D0"/>
    <w:rsid w:val="00C44CC0"/>
    <w:rsid w:val="00C5053A"/>
    <w:rsid w:val="00C50D3F"/>
    <w:rsid w:val="00C50D8B"/>
    <w:rsid w:val="00C52B57"/>
    <w:rsid w:val="00C54208"/>
    <w:rsid w:val="00C54381"/>
    <w:rsid w:val="00C55B7C"/>
    <w:rsid w:val="00C602D6"/>
    <w:rsid w:val="00C62909"/>
    <w:rsid w:val="00C657D2"/>
    <w:rsid w:val="00C670C0"/>
    <w:rsid w:val="00C67CEA"/>
    <w:rsid w:val="00C70C5C"/>
    <w:rsid w:val="00C711E8"/>
    <w:rsid w:val="00C7173F"/>
    <w:rsid w:val="00C73485"/>
    <w:rsid w:val="00C74F17"/>
    <w:rsid w:val="00C80063"/>
    <w:rsid w:val="00C826D8"/>
    <w:rsid w:val="00C85BC5"/>
    <w:rsid w:val="00C85F70"/>
    <w:rsid w:val="00C863FB"/>
    <w:rsid w:val="00C86EA8"/>
    <w:rsid w:val="00C87A8D"/>
    <w:rsid w:val="00C87D9B"/>
    <w:rsid w:val="00C901DF"/>
    <w:rsid w:val="00C90F44"/>
    <w:rsid w:val="00C91054"/>
    <w:rsid w:val="00C93F63"/>
    <w:rsid w:val="00C965AA"/>
    <w:rsid w:val="00C9679C"/>
    <w:rsid w:val="00C97A29"/>
    <w:rsid w:val="00CA1D52"/>
    <w:rsid w:val="00CA2787"/>
    <w:rsid w:val="00CA6A57"/>
    <w:rsid w:val="00CA6C1D"/>
    <w:rsid w:val="00CB3688"/>
    <w:rsid w:val="00CB3DE4"/>
    <w:rsid w:val="00CB6638"/>
    <w:rsid w:val="00CB71CD"/>
    <w:rsid w:val="00CC12E1"/>
    <w:rsid w:val="00CC3564"/>
    <w:rsid w:val="00CC3744"/>
    <w:rsid w:val="00CC536A"/>
    <w:rsid w:val="00CC686A"/>
    <w:rsid w:val="00CC7C75"/>
    <w:rsid w:val="00CC7DA8"/>
    <w:rsid w:val="00CD0898"/>
    <w:rsid w:val="00CD12A3"/>
    <w:rsid w:val="00CD35C4"/>
    <w:rsid w:val="00CD4F88"/>
    <w:rsid w:val="00CD5A99"/>
    <w:rsid w:val="00CD5FB7"/>
    <w:rsid w:val="00CE05C1"/>
    <w:rsid w:val="00CE16E4"/>
    <w:rsid w:val="00CE2B69"/>
    <w:rsid w:val="00CE5AB6"/>
    <w:rsid w:val="00CF1B08"/>
    <w:rsid w:val="00CF46AE"/>
    <w:rsid w:val="00CF5451"/>
    <w:rsid w:val="00D0278E"/>
    <w:rsid w:val="00D03866"/>
    <w:rsid w:val="00D03F5A"/>
    <w:rsid w:val="00D04966"/>
    <w:rsid w:val="00D05ABA"/>
    <w:rsid w:val="00D108A7"/>
    <w:rsid w:val="00D11432"/>
    <w:rsid w:val="00D13591"/>
    <w:rsid w:val="00D14707"/>
    <w:rsid w:val="00D210A8"/>
    <w:rsid w:val="00D21DF9"/>
    <w:rsid w:val="00D232E6"/>
    <w:rsid w:val="00D241A1"/>
    <w:rsid w:val="00D24325"/>
    <w:rsid w:val="00D25547"/>
    <w:rsid w:val="00D25D59"/>
    <w:rsid w:val="00D305E2"/>
    <w:rsid w:val="00D31396"/>
    <w:rsid w:val="00D33525"/>
    <w:rsid w:val="00D34751"/>
    <w:rsid w:val="00D3517B"/>
    <w:rsid w:val="00D35487"/>
    <w:rsid w:val="00D41A24"/>
    <w:rsid w:val="00D41BC0"/>
    <w:rsid w:val="00D42761"/>
    <w:rsid w:val="00D42A41"/>
    <w:rsid w:val="00D4394D"/>
    <w:rsid w:val="00D4439D"/>
    <w:rsid w:val="00D44682"/>
    <w:rsid w:val="00D44D3E"/>
    <w:rsid w:val="00D46B67"/>
    <w:rsid w:val="00D5205D"/>
    <w:rsid w:val="00D52565"/>
    <w:rsid w:val="00D526F7"/>
    <w:rsid w:val="00D54178"/>
    <w:rsid w:val="00D5517E"/>
    <w:rsid w:val="00D55A3B"/>
    <w:rsid w:val="00D56883"/>
    <w:rsid w:val="00D60003"/>
    <w:rsid w:val="00D625A9"/>
    <w:rsid w:val="00D65EA9"/>
    <w:rsid w:val="00D70236"/>
    <w:rsid w:val="00D710B9"/>
    <w:rsid w:val="00D725B7"/>
    <w:rsid w:val="00D72B37"/>
    <w:rsid w:val="00D7327F"/>
    <w:rsid w:val="00D7410C"/>
    <w:rsid w:val="00D75016"/>
    <w:rsid w:val="00D757DE"/>
    <w:rsid w:val="00D800F3"/>
    <w:rsid w:val="00D80246"/>
    <w:rsid w:val="00D80BAE"/>
    <w:rsid w:val="00D812BF"/>
    <w:rsid w:val="00D8261E"/>
    <w:rsid w:val="00D82AB4"/>
    <w:rsid w:val="00D84A55"/>
    <w:rsid w:val="00D9012D"/>
    <w:rsid w:val="00D9399F"/>
    <w:rsid w:val="00D971FD"/>
    <w:rsid w:val="00D97D66"/>
    <w:rsid w:val="00DA1EF9"/>
    <w:rsid w:val="00DA2DF0"/>
    <w:rsid w:val="00DA3ABD"/>
    <w:rsid w:val="00DA6FD9"/>
    <w:rsid w:val="00DA7213"/>
    <w:rsid w:val="00DA77AB"/>
    <w:rsid w:val="00DB03EB"/>
    <w:rsid w:val="00DB3550"/>
    <w:rsid w:val="00DB46E4"/>
    <w:rsid w:val="00DB7A31"/>
    <w:rsid w:val="00DC499B"/>
    <w:rsid w:val="00DC5C36"/>
    <w:rsid w:val="00DC6AA6"/>
    <w:rsid w:val="00DC7A72"/>
    <w:rsid w:val="00DD0013"/>
    <w:rsid w:val="00DD1B43"/>
    <w:rsid w:val="00DD2233"/>
    <w:rsid w:val="00DD2652"/>
    <w:rsid w:val="00DD3DFD"/>
    <w:rsid w:val="00DD72B0"/>
    <w:rsid w:val="00DE06FB"/>
    <w:rsid w:val="00DE1121"/>
    <w:rsid w:val="00DE2396"/>
    <w:rsid w:val="00DE3042"/>
    <w:rsid w:val="00DE3DFE"/>
    <w:rsid w:val="00DE5658"/>
    <w:rsid w:val="00DF20FB"/>
    <w:rsid w:val="00DF5BDC"/>
    <w:rsid w:val="00DF7273"/>
    <w:rsid w:val="00DF7E32"/>
    <w:rsid w:val="00E0195B"/>
    <w:rsid w:val="00E01A4B"/>
    <w:rsid w:val="00E02156"/>
    <w:rsid w:val="00E04CE0"/>
    <w:rsid w:val="00E05F0C"/>
    <w:rsid w:val="00E10AE9"/>
    <w:rsid w:val="00E11B39"/>
    <w:rsid w:val="00E12B0F"/>
    <w:rsid w:val="00E13BA9"/>
    <w:rsid w:val="00E13E69"/>
    <w:rsid w:val="00E14A2C"/>
    <w:rsid w:val="00E14C5C"/>
    <w:rsid w:val="00E14D7C"/>
    <w:rsid w:val="00E172D7"/>
    <w:rsid w:val="00E17757"/>
    <w:rsid w:val="00E17D4D"/>
    <w:rsid w:val="00E249DF"/>
    <w:rsid w:val="00E25E19"/>
    <w:rsid w:val="00E261FF"/>
    <w:rsid w:val="00E310FE"/>
    <w:rsid w:val="00E31446"/>
    <w:rsid w:val="00E31D58"/>
    <w:rsid w:val="00E37239"/>
    <w:rsid w:val="00E40FD9"/>
    <w:rsid w:val="00E42AC5"/>
    <w:rsid w:val="00E434FA"/>
    <w:rsid w:val="00E447CE"/>
    <w:rsid w:val="00E50AB5"/>
    <w:rsid w:val="00E50E12"/>
    <w:rsid w:val="00E53AB2"/>
    <w:rsid w:val="00E558D5"/>
    <w:rsid w:val="00E56CFB"/>
    <w:rsid w:val="00E6034F"/>
    <w:rsid w:val="00E60490"/>
    <w:rsid w:val="00E60C0A"/>
    <w:rsid w:val="00E615C8"/>
    <w:rsid w:val="00E6446E"/>
    <w:rsid w:val="00E655D0"/>
    <w:rsid w:val="00E66E09"/>
    <w:rsid w:val="00E67FFE"/>
    <w:rsid w:val="00E71847"/>
    <w:rsid w:val="00E75024"/>
    <w:rsid w:val="00E7577F"/>
    <w:rsid w:val="00E768E0"/>
    <w:rsid w:val="00E7762D"/>
    <w:rsid w:val="00E80438"/>
    <w:rsid w:val="00E8187C"/>
    <w:rsid w:val="00E84CB5"/>
    <w:rsid w:val="00E86079"/>
    <w:rsid w:val="00E8646D"/>
    <w:rsid w:val="00E91376"/>
    <w:rsid w:val="00E9259B"/>
    <w:rsid w:val="00E927FA"/>
    <w:rsid w:val="00E93FC3"/>
    <w:rsid w:val="00E95165"/>
    <w:rsid w:val="00E9719D"/>
    <w:rsid w:val="00E9765B"/>
    <w:rsid w:val="00EA03FB"/>
    <w:rsid w:val="00EA066F"/>
    <w:rsid w:val="00EA1B6F"/>
    <w:rsid w:val="00EA1F26"/>
    <w:rsid w:val="00EA205A"/>
    <w:rsid w:val="00EA4D6C"/>
    <w:rsid w:val="00EA4DDD"/>
    <w:rsid w:val="00EA5C85"/>
    <w:rsid w:val="00EA6596"/>
    <w:rsid w:val="00EB090B"/>
    <w:rsid w:val="00EB1BFC"/>
    <w:rsid w:val="00EB4871"/>
    <w:rsid w:val="00EB6E63"/>
    <w:rsid w:val="00EB77F4"/>
    <w:rsid w:val="00EC0747"/>
    <w:rsid w:val="00EC1A95"/>
    <w:rsid w:val="00EC27EC"/>
    <w:rsid w:val="00EC5D44"/>
    <w:rsid w:val="00EC7696"/>
    <w:rsid w:val="00ED055E"/>
    <w:rsid w:val="00ED0F9D"/>
    <w:rsid w:val="00ED2DAC"/>
    <w:rsid w:val="00ED3F88"/>
    <w:rsid w:val="00ED4C7A"/>
    <w:rsid w:val="00ED4DE0"/>
    <w:rsid w:val="00ED6BC2"/>
    <w:rsid w:val="00ED773E"/>
    <w:rsid w:val="00EE0F9F"/>
    <w:rsid w:val="00EE5B8D"/>
    <w:rsid w:val="00EE75D7"/>
    <w:rsid w:val="00EF0DC2"/>
    <w:rsid w:val="00EF2DE3"/>
    <w:rsid w:val="00EF51DE"/>
    <w:rsid w:val="00EF53AD"/>
    <w:rsid w:val="00EF755A"/>
    <w:rsid w:val="00F00E50"/>
    <w:rsid w:val="00F01833"/>
    <w:rsid w:val="00F05C0E"/>
    <w:rsid w:val="00F10FF9"/>
    <w:rsid w:val="00F119CA"/>
    <w:rsid w:val="00F20F3F"/>
    <w:rsid w:val="00F21F54"/>
    <w:rsid w:val="00F23B59"/>
    <w:rsid w:val="00F2427A"/>
    <w:rsid w:val="00F250C6"/>
    <w:rsid w:val="00F25BA8"/>
    <w:rsid w:val="00F25FD9"/>
    <w:rsid w:val="00F26DCE"/>
    <w:rsid w:val="00F278FD"/>
    <w:rsid w:val="00F30810"/>
    <w:rsid w:val="00F31681"/>
    <w:rsid w:val="00F31814"/>
    <w:rsid w:val="00F3181E"/>
    <w:rsid w:val="00F32D64"/>
    <w:rsid w:val="00F33034"/>
    <w:rsid w:val="00F34C43"/>
    <w:rsid w:val="00F35F95"/>
    <w:rsid w:val="00F36671"/>
    <w:rsid w:val="00F36F0C"/>
    <w:rsid w:val="00F423E1"/>
    <w:rsid w:val="00F4257F"/>
    <w:rsid w:val="00F47B0C"/>
    <w:rsid w:val="00F50CF2"/>
    <w:rsid w:val="00F54896"/>
    <w:rsid w:val="00F54E6D"/>
    <w:rsid w:val="00F553FE"/>
    <w:rsid w:val="00F56D24"/>
    <w:rsid w:val="00F60390"/>
    <w:rsid w:val="00F62A0C"/>
    <w:rsid w:val="00F63822"/>
    <w:rsid w:val="00F643F5"/>
    <w:rsid w:val="00F644BF"/>
    <w:rsid w:val="00F6538B"/>
    <w:rsid w:val="00F66DE8"/>
    <w:rsid w:val="00F702BF"/>
    <w:rsid w:val="00F709D9"/>
    <w:rsid w:val="00F71A85"/>
    <w:rsid w:val="00F72C8A"/>
    <w:rsid w:val="00F73815"/>
    <w:rsid w:val="00F74D0E"/>
    <w:rsid w:val="00F75CDE"/>
    <w:rsid w:val="00F76512"/>
    <w:rsid w:val="00F7727A"/>
    <w:rsid w:val="00F77DB4"/>
    <w:rsid w:val="00F81285"/>
    <w:rsid w:val="00F816D0"/>
    <w:rsid w:val="00F839A4"/>
    <w:rsid w:val="00F87647"/>
    <w:rsid w:val="00F87C30"/>
    <w:rsid w:val="00F9201F"/>
    <w:rsid w:val="00F92CA0"/>
    <w:rsid w:val="00F934B8"/>
    <w:rsid w:val="00F939EE"/>
    <w:rsid w:val="00F93B1E"/>
    <w:rsid w:val="00F93C3A"/>
    <w:rsid w:val="00F95CE5"/>
    <w:rsid w:val="00F97BA9"/>
    <w:rsid w:val="00FA18D1"/>
    <w:rsid w:val="00FA6A74"/>
    <w:rsid w:val="00FB1166"/>
    <w:rsid w:val="00FB3CB7"/>
    <w:rsid w:val="00FB44D6"/>
    <w:rsid w:val="00FB5555"/>
    <w:rsid w:val="00FC01D6"/>
    <w:rsid w:val="00FC0936"/>
    <w:rsid w:val="00FC15C6"/>
    <w:rsid w:val="00FC465B"/>
    <w:rsid w:val="00FC57CE"/>
    <w:rsid w:val="00FC6E85"/>
    <w:rsid w:val="00FC75FC"/>
    <w:rsid w:val="00FC7953"/>
    <w:rsid w:val="00FC7CFF"/>
    <w:rsid w:val="00FD031E"/>
    <w:rsid w:val="00FD1748"/>
    <w:rsid w:val="00FD1817"/>
    <w:rsid w:val="00FD2C3C"/>
    <w:rsid w:val="00FD3239"/>
    <w:rsid w:val="00FD4FA3"/>
    <w:rsid w:val="00FD62D4"/>
    <w:rsid w:val="00FE10BD"/>
    <w:rsid w:val="00FE1B14"/>
    <w:rsid w:val="00FE28D5"/>
    <w:rsid w:val="00FE3F34"/>
    <w:rsid w:val="00FE48B5"/>
    <w:rsid w:val="00FE4FD8"/>
    <w:rsid w:val="00FE6359"/>
    <w:rsid w:val="00FF0889"/>
    <w:rsid w:val="00FF0D05"/>
    <w:rsid w:val="00FF19D0"/>
    <w:rsid w:val="00FF1E5A"/>
    <w:rsid w:val="00FF37BA"/>
    <w:rsid w:val="00FF45B7"/>
    <w:rsid w:val="00FF46C1"/>
    <w:rsid w:val="00FF5824"/>
    <w:rsid w:val="00FF72B7"/>
    <w:rsid w:val="01255F6F"/>
    <w:rsid w:val="012F0989"/>
    <w:rsid w:val="025D16B7"/>
    <w:rsid w:val="03AB2C1C"/>
    <w:rsid w:val="045BC920"/>
    <w:rsid w:val="06393F8D"/>
    <w:rsid w:val="06424754"/>
    <w:rsid w:val="06B5B974"/>
    <w:rsid w:val="07941FA6"/>
    <w:rsid w:val="09274268"/>
    <w:rsid w:val="0DB1663B"/>
    <w:rsid w:val="0E82876D"/>
    <w:rsid w:val="0EC1769E"/>
    <w:rsid w:val="0ECE5D72"/>
    <w:rsid w:val="0FBE380A"/>
    <w:rsid w:val="106E64D4"/>
    <w:rsid w:val="10EFA513"/>
    <w:rsid w:val="122C8C97"/>
    <w:rsid w:val="12D4F457"/>
    <w:rsid w:val="134A1254"/>
    <w:rsid w:val="13B7CDA9"/>
    <w:rsid w:val="13FA52EB"/>
    <w:rsid w:val="13FAA262"/>
    <w:rsid w:val="14607F42"/>
    <w:rsid w:val="149050A1"/>
    <w:rsid w:val="14CD4F72"/>
    <w:rsid w:val="16068EBE"/>
    <w:rsid w:val="164EB86E"/>
    <w:rsid w:val="16FFE157"/>
    <w:rsid w:val="17B5060C"/>
    <w:rsid w:val="17BADC37"/>
    <w:rsid w:val="19AA8FEB"/>
    <w:rsid w:val="1C317C1B"/>
    <w:rsid w:val="1E36425B"/>
    <w:rsid w:val="1E4F36EC"/>
    <w:rsid w:val="1E530125"/>
    <w:rsid w:val="1EFC481B"/>
    <w:rsid w:val="1F2A2774"/>
    <w:rsid w:val="2044ED21"/>
    <w:rsid w:val="208BFD11"/>
    <w:rsid w:val="20903D04"/>
    <w:rsid w:val="2231F05C"/>
    <w:rsid w:val="24E710DC"/>
    <w:rsid w:val="252CF6F4"/>
    <w:rsid w:val="25A62B48"/>
    <w:rsid w:val="26111965"/>
    <w:rsid w:val="26244C7A"/>
    <w:rsid w:val="27DF7030"/>
    <w:rsid w:val="28DBDEA7"/>
    <w:rsid w:val="2903F50E"/>
    <w:rsid w:val="29FA8520"/>
    <w:rsid w:val="2C715C34"/>
    <w:rsid w:val="2F2B7E17"/>
    <w:rsid w:val="2F8D0C92"/>
    <w:rsid w:val="3054921C"/>
    <w:rsid w:val="31C4D98E"/>
    <w:rsid w:val="326378E8"/>
    <w:rsid w:val="3284EBB9"/>
    <w:rsid w:val="329BD31F"/>
    <w:rsid w:val="337D47F6"/>
    <w:rsid w:val="344AE12D"/>
    <w:rsid w:val="364CE4A3"/>
    <w:rsid w:val="3787FDC8"/>
    <w:rsid w:val="37CC6674"/>
    <w:rsid w:val="37D1A445"/>
    <w:rsid w:val="38AB44D7"/>
    <w:rsid w:val="39007A7E"/>
    <w:rsid w:val="39EB0C0E"/>
    <w:rsid w:val="3A6BADFE"/>
    <w:rsid w:val="3B9503E5"/>
    <w:rsid w:val="3BE4475A"/>
    <w:rsid w:val="3C3425EF"/>
    <w:rsid w:val="3DEDCEDA"/>
    <w:rsid w:val="4071721E"/>
    <w:rsid w:val="411CA6BA"/>
    <w:rsid w:val="427310ED"/>
    <w:rsid w:val="437F6E62"/>
    <w:rsid w:val="43DC9C27"/>
    <w:rsid w:val="441D85F4"/>
    <w:rsid w:val="44AF0231"/>
    <w:rsid w:val="44E3C75E"/>
    <w:rsid w:val="4567C929"/>
    <w:rsid w:val="46F10F00"/>
    <w:rsid w:val="4A0F19E5"/>
    <w:rsid w:val="4A17FA55"/>
    <w:rsid w:val="4AE2BBD5"/>
    <w:rsid w:val="4D580231"/>
    <w:rsid w:val="4D86E304"/>
    <w:rsid w:val="4E38867C"/>
    <w:rsid w:val="4F2179DD"/>
    <w:rsid w:val="5164B75B"/>
    <w:rsid w:val="52457092"/>
    <w:rsid w:val="577F6F1C"/>
    <w:rsid w:val="57862CB7"/>
    <w:rsid w:val="57A36236"/>
    <w:rsid w:val="57DAEB66"/>
    <w:rsid w:val="585A9597"/>
    <w:rsid w:val="5A1250DC"/>
    <w:rsid w:val="5AF364E6"/>
    <w:rsid w:val="60E8180E"/>
    <w:rsid w:val="61149D1C"/>
    <w:rsid w:val="61CF7B6F"/>
    <w:rsid w:val="61DF8851"/>
    <w:rsid w:val="62510233"/>
    <w:rsid w:val="62C16D62"/>
    <w:rsid w:val="6303A1CA"/>
    <w:rsid w:val="64685D0F"/>
    <w:rsid w:val="668360A9"/>
    <w:rsid w:val="6736099F"/>
    <w:rsid w:val="68EAF7C5"/>
    <w:rsid w:val="693A6C71"/>
    <w:rsid w:val="69ADC961"/>
    <w:rsid w:val="6A20D01C"/>
    <w:rsid w:val="6AFDD2E7"/>
    <w:rsid w:val="6B602895"/>
    <w:rsid w:val="6CB0D26C"/>
    <w:rsid w:val="6D235E55"/>
    <w:rsid w:val="6D7C09E9"/>
    <w:rsid w:val="6E0655B0"/>
    <w:rsid w:val="704146FB"/>
    <w:rsid w:val="712C739A"/>
    <w:rsid w:val="717B6E99"/>
    <w:rsid w:val="725E1B95"/>
    <w:rsid w:val="727C20DD"/>
    <w:rsid w:val="733A6A85"/>
    <w:rsid w:val="73733096"/>
    <w:rsid w:val="751C7D6B"/>
    <w:rsid w:val="75853978"/>
    <w:rsid w:val="784FAB69"/>
    <w:rsid w:val="78795A3C"/>
    <w:rsid w:val="7AA20240"/>
    <w:rsid w:val="7AD1D779"/>
    <w:rsid w:val="7CDE5EE9"/>
    <w:rsid w:val="7F260ACB"/>
    <w:rsid w:val="7F30F36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ersonName"/>
  <w:shapeDefaults>
    <o:shapedefaults v:ext="edit" spidmax="3074"/>
    <o:shapelayout v:ext="edit">
      <o:idmap v:ext="edit" data="1"/>
    </o:shapelayout>
  </w:shapeDefaults>
  <w:decimalSymbol w:val=","/>
  <w:listSeparator w:val=";"/>
  <w15:docId w15:val="{54303A3A-EE05-4AE6-BB00-ADDF6BE0C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Futura Bk BT" w:eastAsia="MS Mincho" w:hAnsi="Futura Bk BT"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4243"/>
    <w:pPr>
      <w:spacing w:after="160" w:line="259" w:lineRule="auto"/>
    </w:pPr>
    <w:rPr>
      <w:sz w:val="22"/>
      <w:szCs w:val="22"/>
      <w:lang w:eastAsia="en-US"/>
    </w:rPr>
  </w:style>
  <w:style w:type="paragraph" w:styleId="Ttulo1">
    <w:name w:val="heading 1"/>
    <w:basedOn w:val="Normal"/>
    <w:next w:val="Normal"/>
    <w:link w:val="Ttulo1Car"/>
    <w:uiPriority w:val="9"/>
    <w:qFormat/>
    <w:rsid w:val="00084243"/>
    <w:pPr>
      <w:keepNext/>
      <w:keepLines/>
      <w:spacing w:before="400" w:after="40" w:line="240" w:lineRule="auto"/>
      <w:outlineLvl w:val="0"/>
    </w:pPr>
    <w:rPr>
      <w:rFonts w:ascii="Futura Md BT" w:eastAsia="MS Gothic" w:hAnsi="Futura Md BT"/>
      <w:color w:val="D66A0B"/>
      <w:sz w:val="36"/>
      <w:szCs w:val="36"/>
    </w:rPr>
  </w:style>
  <w:style w:type="paragraph" w:styleId="Ttulo2">
    <w:name w:val="heading 2"/>
    <w:basedOn w:val="Normal"/>
    <w:next w:val="Normal"/>
    <w:link w:val="Ttulo2Car"/>
    <w:uiPriority w:val="9"/>
    <w:unhideWhenUsed/>
    <w:qFormat/>
    <w:rsid w:val="00084243"/>
    <w:pPr>
      <w:keepNext/>
      <w:keepLines/>
      <w:spacing w:before="40" w:after="0" w:line="240" w:lineRule="auto"/>
      <w:outlineLvl w:val="1"/>
    </w:pPr>
    <w:rPr>
      <w:rFonts w:ascii="Futura Md BT" w:eastAsia="MS Gothic" w:hAnsi="Futura Md BT"/>
      <w:color w:val="F6A359"/>
      <w:sz w:val="32"/>
      <w:szCs w:val="32"/>
    </w:rPr>
  </w:style>
  <w:style w:type="paragraph" w:styleId="Ttulo3">
    <w:name w:val="heading 3"/>
    <w:basedOn w:val="Normal"/>
    <w:next w:val="Normal"/>
    <w:link w:val="Ttulo3Car"/>
    <w:uiPriority w:val="9"/>
    <w:unhideWhenUsed/>
    <w:qFormat/>
    <w:rsid w:val="00084243"/>
    <w:pPr>
      <w:keepNext/>
      <w:keepLines/>
      <w:spacing w:before="40" w:after="0" w:line="240" w:lineRule="auto"/>
      <w:outlineLvl w:val="2"/>
    </w:pPr>
    <w:rPr>
      <w:rFonts w:ascii="Futura Md BT" w:eastAsia="MS Gothic" w:hAnsi="Futura Md BT"/>
      <w:color w:val="F6A359"/>
      <w:sz w:val="28"/>
      <w:szCs w:val="28"/>
    </w:rPr>
  </w:style>
  <w:style w:type="paragraph" w:styleId="Ttulo4">
    <w:name w:val="heading 4"/>
    <w:basedOn w:val="Normal"/>
    <w:next w:val="Normal"/>
    <w:link w:val="Ttulo4Car"/>
    <w:uiPriority w:val="9"/>
    <w:unhideWhenUsed/>
    <w:qFormat/>
    <w:rsid w:val="00084243"/>
    <w:pPr>
      <w:keepNext/>
      <w:keepLines/>
      <w:spacing w:before="40" w:after="0"/>
      <w:outlineLvl w:val="3"/>
    </w:pPr>
    <w:rPr>
      <w:rFonts w:ascii="Futura Md BT" w:eastAsia="MS Gothic" w:hAnsi="Futura Md BT"/>
      <w:color w:val="F6A359"/>
      <w:sz w:val="24"/>
      <w:szCs w:val="24"/>
    </w:rPr>
  </w:style>
  <w:style w:type="paragraph" w:styleId="Ttulo5">
    <w:name w:val="heading 5"/>
    <w:basedOn w:val="Normal"/>
    <w:next w:val="Normal"/>
    <w:link w:val="Ttulo5Car"/>
    <w:uiPriority w:val="9"/>
    <w:unhideWhenUsed/>
    <w:qFormat/>
    <w:rsid w:val="00084243"/>
    <w:pPr>
      <w:keepNext/>
      <w:keepLines/>
      <w:spacing w:before="40" w:after="0"/>
      <w:outlineLvl w:val="4"/>
    </w:pPr>
    <w:rPr>
      <w:rFonts w:ascii="Futura Md BT" w:eastAsia="MS Gothic" w:hAnsi="Futura Md BT"/>
      <w:caps/>
      <w:color w:val="F6A359"/>
    </w:rPr>
  </w:style>
  <w:style w:type="paragraph" w:styleId="Ttulo6">
    <w:name w:val="heading 6"/>
    <w:basedOn w:val="Normal"/>
    <w:next w:val="Normal"/>
    <w:link w:val="Ttulo6Car"/>
    <w:uiPriority w:val="9"/>
    <w:unhideWhenUsed/>
    <w:qFormat/>
    <w:rsid w:val="00084243"/>
    <w:pPr>
      <w:keepNext/>
      <w:keepLines/>
      <w:spacing w:before="40" w:after="0"/>
      <w:outlineLvl w:val="5"/>
    </w:pPr>
    <w:rPr>
      <w:rFonts w:ascii="Futura Md BT" w:eastAsia="MS Gothic" w:hAnsi="Futura Md BT"/>
      <w:i/>
      <w:iCs/>
      <w:caps/>
      <w:color w:val="D66A0B"/>
    </w:rPr>
  </w:style>
  <w:style w:type="paragraph" w:styleId="Ttulo7">
    <w:name w:val="heading 7"/>
    <w:basedOn w:val="Normal"/>
    <w:next w:val="Normal"/>
    <w:link w:val="Ttulo7Car"/>
    <w:uiPriority w:val="9"/>
    <w:unhideWhenUsed/>
    <w:qFormat/>
    <w:rsid w:val="00084243"/>
    <w:pPr>
      <w:keepNext/>
      <w:keepLines/>
      <w:spacing w:before="40" w:after="0"/>
      <w:outlineLvl w:val="6"/>
    </w:pPr>
    <w:rPr>
      <w:rFonts w:ascii="Futura Md BT" w:eastAsia="MS Gothic" w:hAnsi="Futura Md BT"/>
      <w:b/>
      <w:bCs/>
      <w:color w:val="D66A0B"/>
    </w:rPr>
  </w:style>
  <w:style w:type="paragraph" w:styleId="Ttulo8">
    <w:name w:val="heading 8"/>
    <w:basedOn w:val="Normal"/>
    <w:next w:val="Normal"/>
    <w:link w:val="Ttulo8Car"/>
    <w:uiPriority w:val="9"/>
    <w:semiHidden/>
    <w:unhideWhenUsed/>
    <w:qFormat/>
    <w:rsid w:val="00084243"/>
    <w:pPr>
      <w:keepNext/>
      <w:keepLines/>
      <w:spacing w:before="40" w:after="0"/>
      <w:outlineLvl w:val="7"/>
    </w:pPr>
    <w:rPr>
      <w:rFonts w:ascii="Futura Md BT" w:eastAsia="MS Gothic" w:hAnsi="Futura Md BT"/>
      <w:b/>
      <w:bCs/>
      <w:i/>
      <w:iCs/>
      <w:color w:val="D66A0B"/>
    </w:rPr>
  </w:style>
  <w:style w:type="paragraph" w:styleId="Ttulo9">
    <w:name w:val="heading 9"/>
    <w:basedOn w:val="Normal"/>
    <w:next w:val="Normal"/>
    <w:link w:val="Ttulo9Car"/>
    <w:uiPriority w:val="9"/>
    <w:semiHidden/>
    <w:unhideWhenUsed/>
    <w:qFormat/>
    <w:rsid w:val="00084243"/>
    <w:pPr>
      <w:keepNext/>
      <w:keepLines/>
      <w:spacing w:before="40" w:after="0"/>
      <w:outlineLvl w:val="8"/>
    </w:pPr>
    <w:rPr>
      <w:rFonts w:ascii="Futura Md BT" w:eastAsia="MS Gothic" w:hAnsi="Futura Md BT"/>
      <w:i/>
      <w:iCs/>
      <w:color w:val="D66A0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Objetivos">
    <w:name w:val="Objetivos"/>
    <w:uiPriority w:val="99"/>
    <w:rsid w:val="005C48C2"/>
    <w:pPr>
      <w:numPr>
        <w:numId w:val="1"/>
      </w:numPr>
    </w:pPr>
  </w:style>
  <w:style w:type="character" w:customStyle="1" w:styleId="Ttulo1Car">
    <w:name w:val="Título 1 Car"/>
    <w:link w:val="Ttulo1"/>
    <w:uiPriority w:val="9"/>
    <w:rsid w:val="00084243"/>
    <w:rPr>
      <w:rFonts w:ascii="Futura Md BT" w:eastAsia="MS Gothic" w:hAnsi="Futura Md BT" w:cs="Times New Roman"/>
      <w:color w:val="D66A0B"/>
      <w:sz w:val="36"/>
      <w:szCs w:val="36"/>
    </w:rPr>
  </w:style>
  <w:style w:type="character" w:customStyle="1" w:styleId="Ttulo2Car">
    <w:name w:val="Título 2 Car"/>
    <w:link w:val="Ttulo2"/>
    <w:uiPriority w:val="9"/>
    <w:rsid w:val="00084243"/>
    <w:rPr>
      <w:rFonts w:ascii="Futura Md BT" w:eastAsia="MS Gothic" w:hAnsi="Futura Md BT" w:cs="Times New Roman"/>
      <w:color w:val="F6A359"/>
      <w:sz w:val="32"/>
      <w:szCs w:val="32"/>
    </w:rPr>
  </w:style>
  <w:style w:type="character" w:customStyle="1" w:styleId="Ttulo3Car">
    <w:name w:val="Título 3 Car"/>
    <w:link w:val="Ttulo3"/>
    <w:uiPriority w:val="9"/>
    <w:rsid w:val="00084243"/>
    <w:rPr>
      <w:rFonts w:ascii="Futura Md BT" w:eastAsia="MS Gothic" w:hAnsi="Futura Md BT" w:cs="Times New Roman"/>
      <w:color w:val="F6A359"/>
      <w:sz w:val="28"/>
      <w:szCs w:val="28"/>
    </w:rPr>
  </w:style>
  <w:style w:type="character" w:customStyle="1" w:styleId="Ttulo4Car">
    <w:name w:val="Título 4 Car"/>
    <w:link w:val="Ttulo4"/>
    <w:uiPriority w:val="9"/>
    <w:rsid w:val="00084243"/>
    <w:rPr>
      <w:rFonts w:ascii="Futura Md BT" w:eastAsia="MS Gothic" w:hAnsi="Futura Md BT" w:cs="Times New Roman"/>
      <w:color w:val="F6A359"/>
      <w:sz w:val="24"/>
      <w:szCs w:val="24"/>
    </w:rPr>
  </w:style>
  <w:style w:type="character" w:customStyle="1" w:styleId="Ttulo5Car">
    <w:name w:val="Título 5 Car"/>
    <w:link w:val="Ttulo5"/>
    <w:uiPriority w:val="9"/>
    <w:rsid w:val="00084243"/>
    <w:rPr>
      <w:rFonts w:ascii="Futura Md BT" w:eastAsia="MS Gothic" w:hAnsi="Futura Md BT" w:cs="Times New Roman"/>
      <w:caps/>
      <w:color w:val="F6A359"/>
    </w:rPr>
  </w:style>
  <w:style w:type="character" w:customStyle="1" w:styleId="Ttulo6Car">
    <w:name w:val="Título 6 Car"/>
    <w:link w:val="Ttulo6"/>
    <w:uiPriority w:val="9"/>
    <w:rsid w:val="00084243"/>
    <w:rPr>
      <w:rFonts w:ascii="Futura Md BT" w:eastAsia="MS Gothic" w:hAnsi="Futura Md BT" w:cs="Times New Roman"/>
      <w:i/>
      <w:iCs/>
      <w:caps/>
      <w:color w:val="D66A0B"/>
    </w:rPr>
  </w:style>
  <w:style w:type="character" w:customStyle="1" w:styleId="Ttulo7Car">
    <w:name w:val="Título 7 Car"/>
    <w:link w:val="Ttulo7"/>
    <w:uiPriority w:val="9"/>
    <w:rsid w:val="00084243"/>
    <w:rPr>
      <w:rFonts w:ascii="Futura Md BT" w:eastAsia="MS Gothic" w:hAnsi="Futura Md BT" w:cs="Times New Roman"/>
      <w:b/>
      <w:bCs/>
      <w:color w:val="D66A0B"/>
    </w:rPr>
  </w:style>
  <w:style w:type="character" w:customStyle="1" w:styleId="Ttulo8Car">
    <w:name w:val="Título 8 Car"/>
    <w:link w:val="Ttulo8"/>
    <w:uiPriority w:val="9"/>
    <w:semiHidden/>
    <w:rsid w:val="00084243"/>
    <w:rPr>
      <w:rFonts w:ascii="Futura Md BT" w:eastAsia="MS Gothic" w:hAnsi="Futura Md BT" w:cs="Times New Roman"/>
      <w:b/>
      <w:bCs/>
      <w:i/>
      <w:iCs/>
      <w:color w:val="D66A0B"/>
    </w:rPr>
  </w:style>
  <w:style w:type="character" w:customStyle="1" w:styleId="Ttulo9Car">
    <w:name w:val="Título 9 Car"/>
    <w:link w:val="Ttulo9"/>
    <w:uiPriority w:val="9"/>
    <w:semiHidden/>
    <w:rsid w:val="00084243"/>
    <w:rPr>
      <w:rFonts w:ascii="Futura Md BT" w:eastAsia="MS Gothic" w:hAnsi="Futura Md BT" w:cs="Times New Roman"/>
      <w:i/>
      <w:iCs/>
      <w:color w:val="D66A0B"/>
    </w:rPr>
  </w:style>
  <w:style w:type="paragraph" w:styleId="Descripcin">
    <w:name w:val="caption"/>
    <w:basedOn w:val="Normal"/>
    <w:next w:val="Normal"/>
    <w:uiPriority w:val="35"/>
    <w:unhideWhenUsed/>
    <w:qFormat/>
    <w:rsid w:val="00084243"/>
    <w:pPr>
      <w:spacing w:line="240" w:lineRule="auto"/>
    </w:pPr>
    <w:rPr>
      <w:b/>
      <w:bCs/>
      <w:smallCaps/>
      <w:color w:val="8496B0"/>
    </w:rPr>
  </w:style>
  <w:style w:type="paragraph" w:styleId="Puesto">
    <w:name w:val="Title"/>
    <w:basedOn w:val="Normal"/>
    <w:next w:val="Normal"/>
    <w:link w:val="PuestoCar"/>
    <w:uiPriority w:val="10"/>
    <w:qFormat/>
    <w:rsid w:val="00084243"/>
    <w:pPr>
      <w:spacing w:after="0" w:line="204" w:lineRule="auto"/>
      <w:contextualSpacing/>
    </w:pPr>
    <w:rPr>
      <w:rFonts w:ascii="Futura Md BT" w:eastAsia="MS Gothic" w:hAnsi="Futura Md BT"/>
      <w:caps/>
      <w:color w:val="8496B0"/>
      <w:spacing w:val="-15"/>
      <w:sz w:val="72"/>
      <w:szCs w:val="72"/>
    </w:rPr>
  </w:style>
  <w:style w:type="character" w:customStyle="1" w:styleId="PuestoCar">
    <w:name w:val="Puesto Car"/>
    <w:link w:val="Puesto"/>
    <w:uiPriority w:val="10"/>
    <w:rsid w:val="00084243"/>
    <w:rPr>
      <w:rFonts w:ascii="Futura Md BT" w:eastAsia="MS Gothic" w:hAnsi="Futura Md BT" w:cs="Times New Roman"/>
      <w:caps/>
      <w:color w:val="8496B0"/>
      <w:spacing w:val="-15"/>
      <w:sz w:val="72"/>
      <w:szCs w:val="72"/>
    </w:rPr>
  </w:style>
  <w:style w:type="paragraph" w:styleId="Subttulo">
    <w:name w:val="Subtitle"/>
    <w:basedOn w:val="Normal"/>
    <w:next w:val="Normal"/>
    <w:link w:val="SubttuloCar"/>
    <w:uiPriority w:val="11"/>
    <w:qFormat/>
    <w:rsid w:val="00084243"/>
    <w:pPr>
      <w:numPr>
        <w:ilvl w:val="1"/>
      </w:numPr>
      <w:spacing w:after="240" w:line="240" w:lineRule="auto"/>
    </w:pPr>
    <w:rPr>
      <w:rFonts w:ascii="Futura Md BT" w:eastAsia="MS Gothic" w:hAnsi="Futura Md BT"/>
      <w:color w:val="FCDFC5"/>
      <w:sz w:val="28"/>
      <w:szCs w:val="28"/>
    </w:rPr>
  </w:style>
  <w:style w:type="character" w:customStyle="1" w:styleId="SubttuloCar">
    <w:name w:val="Subtítulo Car"/>
    <w:link w:val="Subttulo"/>
    <w:uiPriority w:val="11"/>
    <w:rsid w:val="00084243"/>
    <w:rPr>
      <w:rFonts w:ascii="Futura Md BT" w:eastAsia="MS Gothic" w:hAnsi="Futura Md BT" w:cs="Times New Roman"/>
      <w:color w:val="FCDFC5"/>
      <w:sz w:val="28"/>
      <w:szCs w:val="28"/>
    </w:rPr>
  </w:style>
  <w:style w:type="character" w:styleId="Textoennegrita">
    <w:name w:val="Strong"/>
    <w:uiPriority w:val="22"/>
    <w:qFormat/>
    <w:rsid w:val="00084243"/>
    <w:rPr>
      <w:b/>
      <w:bCs/>
    </w:rPr>
  </w:style>
  <w:style w:type="character" w:styleId="nfasis">
    <w:name w:val="Emphasis"/>
    <w:uiPriority w:val="20"/>
    <w:qFormat/>
    <w:rsid w:val="00084243"/>
    <w:rPr>
      <w:i/>
      <w:iCs/>
    </w:rPr>
  </w:style>
  <w:style w:type="paragraph" w:styleId="Sinespaciado">
    <w:name w:val="No Spacing"/>
    <w:link w:val="SinespaciadoCar"/>
    <w:uiPriority w:val="1"/>
    <w:qFormat/>
    <w:rsid w:val="00084243"/>
    <w:rPr>
      <w:sz w:val="22"/>
      <w:szCs w:val="22"/>
      <w:lang w:eastAsia="en-US"/>
    </w:rPr>
  </w:style>
  <w:style w:type="paragraph" w:styleId="Cita">
    <w:name w:val="Quote"/>
    <w:basedOn w:val="Normal"/>
    <w:next w:val="Normal"/>
    <w:link w:val="CitaCar"/>
    <w:uiPriority w:val="29"/>
    <w:qFormat/>
    <w:rsid w:val="00084243"/>
    <w:pPr>
      <w:spacing w:before="120" w:after="120"/>
      <w:ind w:left="720"/>
    </w:pPr>
    <w:rPr>
      <w:color w:val="8496B0"/>
      <w:sz w:val="24"/>
      <w:szCs w:val="24"/>
    </w:rPr>
  </w:style>
  <w:style w:type="character" w:customStyle="1" w:styleId="CitaCar">
    <w:name w:val="Cita Car"/>
    <w:link w:val="Cita"/>
    <w:uiPriority w:val="29"/>
    <w:rsid w:val="00084243"/>
    <w:rPr>
      <w:color w:val="8496B0"/>
      <w:sz w:val="24"/>
      <w:szCs w:val="24"/>
    </w:rPr>
  </w:style>
  <w:style w:type="paragraph" w:styleId="Citadestacada">
    <w:name w:val="Intense Quote"/>
    <w:basedOn w:val="Normal"/>
    <w:next w:val="Normal"/>
    <w:link w:val="CitadestacadaCar"/>
    <w:uiPriority w:val="30"/>
    <w:qFormat/>
    <w:rsid w:val="00084243"/>
    <w:pPr>
      <w:spacing w:before="100" w:beforeAutospacing="1" w:after="240" w:line="240" w:lineRule="auto"/>
      <w:ind w:left="720"/>
      <w:jc w:val="center"/>
    </w:pPr>
    <w:rPr>
      <w:rFonts w:ascii="Futura Md BT" w:eastAsia="MS Gothic" w:hAnsi="Futura Md BT"/>
      <w:color w:val="8496B0"/>
      <w:spacing w:val="-6"/>
      <w:sz w:val="32"/>
      <w:szCs w:val="32"/>
    </w:rPr>
  </w:style>
  <w:style w:type="character" w:customStyle="1" w:styleId="CitadestacadaCar">
    <w:name w:val="Cita destacada Car"/>
    <w:link w:val="Citadestacada"/>
    <w:uiPriority w:val="30"/>
    <w:rsid w:val="00084243"/>
    <w:rPr>
      <w:rFonts w:ascii="Futura Md BT" w:eastAsia="MS Gothic" w:hAnsi="Futura Md BT" w:cs="Times New Roman"/>
      <w:color w:val="8496B0"/>
      <w:spacing w:val="-6"/>
      <w:sz w:val="32"/>
      <w:szCs w:val="32"/>
    </w:rPr>
  </w:style>
  <w:style w:type="character" w:styleId="nfasissutil">
    <w:name w:val="Subtle Emphasis"/>
    <w:uiPriority w:val="19"/>
    <w:qFormat/>
    <w:rsid w:val="00084243"/>
    <w:rPr>
      <w:i/>
      <w:iCs/>
      <w:color w:val="ABABAB"/>
    </w:rPr>
  </w:style>
  <w:style w:type="character" w:styleId="nfasisintenso">
    <w:name w:val="Intense Emphasis"/>
    <w:uiPriority w:val="21"/>
    <w:qFormat/>
    <w:rsid w:val="00084243"/>
    <w:rPr>
      <w:b/>
      <w:bCs/>
      <w:i/>
      <w:iCs/>
    </w:rPr>
  </w:style>
  <w:style w:type="character" w:styleId="Referenciasutil">
    <w:name w:val="Subtle Reference"/>
    <w:uiPriority w:val="31"/>
    <w:qFormat/>
    <w:rsid w:val="00084243"/>
    <w:rPr>
      <w:smallCaps/>
      <w:color w:val="ABABAB"/>
      <w:u w:val="none" w:color="BEBEBE"/>
      <w:bdr w:val="none" w:sz="0" w:space="0" w:color="auto"/>
    </w:rPr>
  </w:style>
  <w:style w:type="character" w:styleId="Referenciaintensa">
    <w:name w:val="Intense Reference"/>
    <w:uiPriority w:val="32"/>
    <w:qFormat/>
    <w:rsid w:val="00084243"/>
    <w:rPr>
      <w:b/>
      <w:bCs/>
      <w:smallCaps/>
      <w:color w:val="8496B0"/>
      <w:u w:val="single"/>
    </w:rPr>
  </w:style>
  <w:style w:type="character" w:styleId="Ttulodellibro">
    <w:name w:val="Book Title"/>
    <w:uiPriority w:val="33"/>
    <w:qFormat/>
    <w:rsid w:val="00084243"/>
    <w:rPr>
      <w:b/>
      <w:bCs/>
      <w:smallCaps/>
      <w:spacing w:val="10"/>
    </w:rPr>
  </w:style>
  <w:style w:type="paragraph" w:styleId="TtulodeTDC">
    <w:name w:val="TOC Heading"/>
    <w:basedOn w:val="Ttulo1"/>
    <w:next w:val="Normal"/>
    <w:uiPriority w:val="39"/>
    <w:unhideWhenUsed/>
    <w:qFormat/>
    <w:rsid w:val="00084243"/>
    <w:pPr>
      <w:outlineLvl w:val="9"/>
    </w:pPr>
  </w:style>
  <w:style w:type="paragraph" w:styleId="Encabezado">
    <w:name w:val="header"/>
    <w:aliases w:val="Titulo,encabezado,Cover Page"/>
    <w:basedOn w:val="Normal"/>
    <w:link w:val="EncabezadoCar"/>
    <w:unhideWhenUsed/>
    <w:rsid w:val="00830D29"/>
    <w:pPr>
      <w:tabs>
        <w:tab w:val="center" w:pos="4252"/>
        <w:tab w:val="right" w:pos="8504"/>
      </w:tabs>
      <w:spacing w:after="0" w:line="240" w:lineRule="auto"/>
    </w:pPr>
  </w:style>
  <w:style w:type="character" w:customStyle="1" w:styleId="EncabezadoCar">
    <w:name w:val="Encabezado Car"/>
    <w:aliases w:val="Titulo Car,encabezado Car,Cover Page Car"/>
    <w:basedOn w:val="Fuentedeprrafopredeter"/>
    <w:link w:val="Encabezado"/>
    <w:rsid w:val="00830D29"/>
  </w:style>
  <w:style w:type="paragraph" w:styleId="Piedepgina">
    <w:name w:val="footer"/>
    <w:basedOn w:val="Normal"/>
    <w:link w:val="PiedepginaCar"/>
    <w:unhideWhenUsed/>
    <w:rsid w:val="00830D29"/>
    <w:pPr>
      <w:tabs>
        <w:tab w:val="center" w:pos="4252"/>
        <w:tab w:val="right" w:pos="8504"/>
      </w:tabs>
      <w:spacing w:after="0" w:line="240" w:lineRule="auto"/>
    </w:pPr>
  </w:style>
  <w:style w:type="character" w:customStyle="1" w:styleId="PiedepginaCar">
    <w:name w:val="Pie de página Car"/>
    <w:basedOn w:val="Fuentedeprrafopredeter"/>
    <w:link w:val="Piedepgina"/>
    <w:rsid w:val="00830D29"/>
  </w:style>
  <w:style w:type="paragraph" w:styleId="Prrafodelista">
    <w:name w:val="List Paragraph"/>
    <w:aliases w:val="Lista Enumerada,Punteado normal corto"/>
    <w:basedOn w:val="Textonotapie"/>
    <w:link w:val="PrrafodelistaCar"/>
    <w:uiPriority w:val="34"/>
    <w:qFormat/>
    <w:rsid w:val="00BC1FC2"/>
    <w:pPr>
      <w:spacing w:after="160" w:line="259" w:lineRule="auto"/>
      <w:ind w:left="720"/>
      <w:contextualSpacing/>
    </w:pPr>
    <w:rPr>
      <w:szCs w:val="22"/>
    </w:rPr>
  </w:style>
  <w:style w:type="table" w:styleId="Tablaconcuadrcula">
    <w:name w:val="Table Grid"/>
    <w:basedOn w:val="Tablanormal"/>
    <w:uiPriority w:val="59"/>
    <w:rsid w:val="003564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unhideWhenUsed/>
    <w:rsid w:val="001918D8"/>
    <w:pPr>
      <w:tabs>
        <w:tab w:val="left" w:pos="284"/>
        <w:tab w:val="right" w:leader="underscore" w:pos="7078"/>
      </w:tabs>
      <w:spacing w:before="120" w:after="120"/>
    </w:pPr>
    <w:rPr>
      <w:b/>
      <w:bCs/>
      <w:caps/>
      <w:szCs w:val="20"/>
    </w:rPr>
  </w:style>
  <w:style w:type="paragraph" w:styleId="TDC2">
    <w:name w:val="toc 2"/>
    <w:basedOn w:val="Normal"/>
    <w:next w:val="Normal"/>
    <w:autoRedefine/>
    <w:uiPriority w:val="39"/>
    <w:unhideWhenUsed/>
    <w:rsid w:val="00811E62"/>
    <w:pPr>
      <w:tabs>
        <w:tab w:val="left" w:pos="567"/>
        <w:tab w:val="right" w:leader="underscore" w:pos="7078"/>
      </w:tabs>
      <w:spacing w:after="0"/>
      <w:ind w:left="142"/>
    </w:pPr>
    <w:rPr>
      <w:b/>
      <w:smallCaps/>
      <w:noProof/>
      <w:szCs w:val="20"/>
    </w:rPr>
  </w:style>
  <w:style w:type="character" w:styleId="Hipervnculo">
    <w:name w:val="Hyperlink"/>
    <w:uiPriority w:val="99"/>
    <w:unhideWhenUsed/>
    <w:rsid w:val="00064E68"/>
    <w:rPr>
      <w:color w:val="EF7F1A"/>
      <w:u w:val="single"/>
    </w:rPr>
  </w:style>
  <w:style w:type="character" w:customStyle="1" w:styleId="SinespaciadoCar">
    <w:name w:val="Sin espaciado Car"/>
    <w:basedOn w:val="Fuentedeprrafopredeter"/>
    <w:link w:val="Sinespaciado"/>
    <w:uiPriority w:val="1"/>
    <w:rsid w:val="004A43B8"/>
  </w:style>
  <w:style w:type="paragraph" w:customStyle="1" w:styleId="TExtolargoen2columnas">
    <w:name w:val="TExto largo en 2 columnas"/>
    <w:basedOn w:val="Normal"/>
    <w:link w:val="TExtolargoen2columnasCar"/>
    <w:rsid w:val="0030196C"/>
  </w:style>
  <w:style w:type="character" w:customStyle="1" w:styleId="TExtolargoen2columnasCar">
    <w:name w:val="TExto largo en 2 columnas Car"/>
    <w:link w:val="TExtolargoen2columnas"/>
    <w:rsid w:val="0030196C"/>
    <w:rPr>
      <w:sz w:val="18"/>
    </w:rPr>
  </w:style>
  <w:style w:type="character" w:styleId="Textodelmarcadordeposicin">
    <w:name w:val="Placeholder Text"/>
    <w:uiPriority w:val="99"/>
    <w:semiHidden/>
    <w:rsid w:val="006D7F9C"/>
    <w:rPr>
      <w:color w:val="808080"/>
    </w:rPr>
  </w:style>
  <w:style w:type="paragraph" w:customStyle="1" w:styleId="ListaPunteada">
    <w:name w:val="Lista Punteada"/>
    <w:basedOn w:val="Prrafodelista"/>
    <w:link w:val="ListaPunteadaCar"/>
    <w:rsid w:val="00B11200"/>
    <w:pPr>
      <w:numPr>
        <w:numId w:val="2"/>
      </w:numPr>
    </w:pPr>
  </w:style>
  <w:style w:type="paragraph" w:customStyle="1" w:styleId="Subtitulostitulos">
    <w:name w:val="Subtitulos titulos"/>
    <w:basedOn w:val="Normal"/>
    <w:link w:val="SubtitulostitulosCar"/>
    <w:rsid w:val="00755503"/>
    <w:pPr>
      <w:spacing w:after="240"/>
    </w:pPr>
    <w:rPr>
      <w:color w:val="5F5F5F"/>
    </w:rPr>
  </w:style>
  <w:style w:type="character" w:customStyle="1" w:styleId="PrrafodelistaCar">
    <w:name w:val="Párrafo de lista Car"/>
    <w:aliases w:val="Lista Enumerada Car,Punteado normal corto Car"/>
    <w:basedOn w:val="Fuentedeprrafopredeter"/>
    <w:link w:val="Prrafodelista"/>
    <w:uiPriority w:val="34"/>
    <w:rsid w:val="00BC1FC2"/>
  </w:style>
  <w:style w:type="character" w:customStyle="1" w:styleId="ListaPunteadaCar">
    <w:name w:val="Lista Punteada Car"/>
    <w:link w:val="ListaPunteada"/>
    <w:rsid w:val="00B11200"/>
    <w:rPr>
      <w:sz w:val="20"/>
      <w:szCs w:val="20"/>
    </w:rPr>
  </w:style>
  <w:style w:type="paragraph" w:styleId="Textodeglobo">
    <w:name w:val="Balloon Text"/>
    <w:basedOn w:val="Normal"/>
    <w:link w:val="TextodegloboCar"/>
    <w:uiPriority w:val="99"/>
    <w:semiHidden/>
    <w:unhideWhenUsed/>
    <w:rsid w:val="00245E9C"/>
    <w:pPr>
      <w:spacing w:after="0" w:line="240" w:lineRule="auto"/>
    </w:pPr>
    <w:rPr>
      <w:rFonts w:ascii="Segoe UI" w:hAnsi="Segoe UI" w:cs="Segoe UI"/>
      <w:szCs w:val="18"/>
    </w:rPr>
  </w:style>
  <w:style w:type="character" w:customStyle="1" w:styleId="SubtitulostitulosCar">
    <w:name w:val="Subtitulos titulos Car"/>
    <w:link w:val="Subtitulostitulos"/>
    <w:rsid w:val="00755503"/>
    <w:rPr>
      <w:color w:val="5F5F5F"/>
      <w:sz w:val="18"/>
    </w:rPr>
  </w:style>
  <w:style w:type="character" w:customStyle="1" w:styleId="TextodegloboCar">
    <w:name w:val="Texto de globo Car"/>
    <w:link w:val="Textodeglobo"/>
    <w:uiPriority w:val="99"/>
    <w:semiHidden/>
    <w:rsid w:val="00245E9C"/>
    <w:rPr>
      <w:rFonts w:ascii="Segoe UI" w:hAnsi="Segoe UI" w:cs="Segoe UI"/>
      <w:sz w:val="18"/>
      <w:szCs w:val="18"/>
    </w:rPr>
  </w:style>
  <w:style w:type="paragraph" w:customStyle="1" w:styleId="Tipodedocumento">
    <w:name w:val="Tipo de documento"/>
    <w:basedOn w:val="Normal"/>
    <w:link w:val="TipodedocumentoCar"/>
    <w:rsid w:val="00245E9C"/>
    <w:rPr>
      <w:rFonts w:ascii="Futura Md BT" w:hAnsi="Futura Md BT"/>
      <w:sz w:val="96"/>
    </w:rPr>
  </w:style>
  <w:style w:type="paragraph" w:customStyle="1" w:styleId="TtulodelProyecto">
    <w:name w:val="Título del Proyecto"/>
    <w:basedOn w:val="Normal"/>
    <w:link w:val="TtulodelProyectoCar"/>
    <w:rsid w:val="00245E9C"/>
    <w:rPr>
      <w:sz w:val="32"/>
    </w:rPr>
  </w:style>
  <w:style w:type="character" w:customStyle="1" w:styleId="TipodedocumentoCar">
    <w:name w:val="Tipo de documento Car"/>
    <w:link w:val="Tipodedocumento"/>
    <w:rsid w:val="00245E9C"/>
    <w:rPr>
      <w:rFonts w:ascii="Futura Md BT" w:hAnsi="Futura Md BT"/>
      <w:sz w:val="96"/>
    </w:rPr>
  </w:style>
  <w:style w:type="character" w:customStyle="1" w:styleId="TtulodelProyectoCar">
    <w:name w:val="Título del Proyecto Car"/>
    <w:link w:val="TtulodelProyecto"/>
    <w:rsid w:val="00245E9C"/>
    <w:rPr>
      <w:sz w:val="32"/>
    </w:rPr>
  </w:style>
  <w:style w:type="paragraph" w:customStyle="1" w:styleId="FIRMARESPONSABLE">
    <w:name w:val="FIRMA RESPONSABLE"/>
    <w:basedOn w:val="Normal"/>
    <w:link w:val="FIRMARESPONSABLECar"/>
    <w:rsid w:val="0090504B"/>
    <w:pPr>
      <w:spacing w:after="0" w:line="276" w:lineRule="auto"/>
    </w:pPr>
    <w:rPr>
      <w:rFonts w:ascii="Gill Sans MT" w:eastAsia="Futura Bk BT" w:hAnsi="Gill Sans MT"/>
      <w:color w:val="BEBEBE"/>
    </w:rPr>
  </w:style>
  <w:style w:type="character" w:customStyle="1" w:styleId="FIRMARESPONSABLECar">
    <w:name w:val="FIRMA RESPONSABLE Car"/>
    <w:link w:val="FIRMARESPONSABLE"/>
    <w:rsid w:val="0090504B"/>
    <w:rPr>
      <w:rFonts w:ascii="Gill Sans MT" w:eastAsia="Futura Bk BT" w:hAnsi="Gill Sans MT"/>
      <w:color w:val="BEBEBE"/>
    </w:rPr>
  </w:style>
  <w:style w:type="paragraph" w:styleId="TDC3">
    <w:name w:val="toc 3"/>
    <w:basedOn w:val="Normal"/>
    <w:next w:val="Normal"/>
    <w:autoRedefine/>
    <w:uiPriority w:val="39"/>
    <w:unhideWhenUsed/>
    <w:rsid w:val="00811E62"/>
    <w:pPr>
      <w:tabs>
        <w:tab w:val="left" w:pos="1134"/>
        <w:tab w:val="left" w:pos="1276"/>
        <w:tab w:val="right" w:leader="underscore" w:pos="7412"/>
      </w:tabs>
      <w:spacing w:after="0"/>
      <w:ind w:left="708"/>
    </w:pPr>
    <w:rPr>
      <w:i/>
      <w:iCs/>
      <w:noProof/>
      <w:sz w:val="16"/>
      <w:szCs w:val="20"/>
    </w:rPr>
  </w:style>
  <w:style w:type="paragraph" w:styleId="TDC4">
    <w:name w:val="toc 4"/>
    <w:basedOn w:val="Normal"/>
    <w:next w:val="Normal"/>
    <w:autoRedefine/>
    <w:uiPriority w:val="39"/>
    <w:unhideWhenUsed/>
    <w:rsid w:val="006011B5"/>
    <w:pPr>
      <w:spacing w:after="0"/>
      <w:ind w:left="540"/>
    </w:pPr>
    <w:rPr>
      <w:szCs w:val="18"/>
    </w:rPr>
  </w:style>
  <w:style w:type="paragraph" w:styleId="TDC5">
    <w:name w:val="toc 5"/>
    <w:basedOn w:val="Normal"/>
    <w:next w:val="Normal"/>
    <w:autoRedefine/>
    <w:uiPriority w:val="39"/>
    <w:unhideWhenUsed/>
    <w:rsid w:val="006011B5"/>
    <w:pPr>
      <w:spacing w:after="0"/>
      <w:ind w:left="720"/>
    </w:pPr>
    <w:rPr>
      <w:szCs w:val="18"/>
    </w:rPr>
  </w:style>
  <w:style w:type="paragraph" w:styleId="TDC6">
    <w:name w:val="toc 6"/>
    <w:basedOn w:val="Normal"/>
    <w:next w:val="Normal"/>
    <w:autoRedefine/>
    <w:uiPriority w:val="39"/>
    <w:unhideWhenUsed/>
    <w:rsid w:val="006011B5"/>
    <w:pPr>
      <w:spacing w:after="0"/>
      <w:ind w:left="900"/>
    </w:pPr>
    <w:rPr>
      <w:szCs w:val="18"/>
    </w:rPr>
  </w:style>
  <w:style w:type="paragraph" w:styleId="TDC7">
    <w:name w:val="toc 7"/>
    <w:basedOn w:val="Normal"/>
    <w:next w:val="Normal"/>
    <w:autoRedefine/>
    <w:uiPriority w:val="39"/>
    <w:unhideWhenUsed/>
    <w:rsid w:val="006011B5"/>
    <w:pPr>
      <w:spacing w:after="0"/>
      <w:ind w:left="1080"/>
    </w:pPr>
    <w:rPr>
      <w:szCs w:val="18"/>
    </w:rPr>
  </w:style>
  <w:style w:type="paragraph" w:styleId="TDC8">
    <w:name w:val="toc 8"/>
    <w:basedOn w:val="Normal"/>
    <w:next w:val="Normal"/>
    <w:autoRedefine/>
    <w:uiPriority w:val="39"/>
    <w:unhideWhenUsed/>
    <w:rsid w:val="006011B5"/>
    <w:pPr>
      <w:spacing w:after="0"/>
      <w:ind w:left="1260"/>
    </w:pPr>
    <w:rPr>
      <w:szCs w:val="18"/>
    </w:rPr>
  </w:style>
  <w:style w:type="paragraph" w:styleId="TDC9">
    <w:name w:val="toc 9"/>
    <w:basedOn w:val="Normal"/>
    <w:next w:val="Normal"/>
    <w:autoRedefine/>
    <w:uiPriority w:val="39"/>
    <w:unhideWhenUsed/>
    <w:rsid w:val="006011B5"/>
    <w:pPr>
      <w:spacing w:after="0"/>
      <w:ind w:left="1440"/>
    </w:pPr>
    <w:rPr>
      <w:szCs w:val="18"/>
    </w:rPr>
  </w:style>
  <w:style w:type="table" w:customStyle="1" w:styleId="Presupuesto">
    <w:name w:val="Presupuesto"/>
    <w:basedOn w:val="Tablanormal"/>
    <w:uiPriority w:val="99"/>
    <w:rsid w:val="00755503"/>
    <w:tblPr/>
  </w:style>
  <w:style w:type="paragraph" w:styleId="Mapadeldocumento">
    <w:name w:val="Document Map"/>
    <w:basedOn w:val="Normal"/>
    <w:link w:val="MapadeldocumentoCar"/>
    <w:uiPriority w:val="99"/>
    <w:semiHidden/>
    <w:unhideWhenUsed/>
    <w:rsid w:val="00581899"/>
    <w:pPr>
      <w:spacing w:after="0" w:line="240" w:lineRule="auto"/>
    </w:pPr>
    <w:rPr>
      <w:rFonts w:ascii="Lucida Grande" w:hAnsi="Lucida Grande" w:cs="Lucida Grande"/>
      <w:sz w:val="24"/>
      <w:szCs w:val="24"/>
    </w:rPr>
  </w:style>
  <w:style w:type="character" w:customStyle="1" w:styleId="MapadeldocumentoCar">
    <w:name w:val="Mapa del documento Car"/>
    <w:link w:val="Mapadeldocumento"/>
    <w:uiPriority w:val="99"/>
    <w:semiHidden/>
    <w:rsid w:val="00581899"/>
    <w:rPr>
      <w:rFonts w:ascii="Lucida Grande" w:hAnsi="Lucida Grande" w:cs="Lucida Grande"/>
      <w:sz w:val="24"/>
      <w:szCs w:val="24"/>
    </w:rPr>
  </w:style>
  <w:style w:type="paragraph" w:styleId="Textonotapie">
    <w:name w:val="footnote text"/>
    <w:basedOn w:val="Normal"/>
    <w:link w:val="TextonotapieCar"/>
    <w:uiPriority w:val="99"/>
    <w:unhideWhenUsed/>
    <w:rsid w:val="007313E6"/>
    <w:pPr>
      <w:spacing w:after="0" w:line="240" w:lineRule="auto"/>
    </w:pPr>
    <w:rPr>
      <w:szCs w:val="20"/>
    </w:rPr>
  </w:style>
  <w:style w:type="character" w:customStyle="1" w:styleId="TextonotapieCar">
    <w:name w:val="Texto nota pie Car"/>
    <w:link w:val="Textonotapie"/>
    <w:uiPriority w:val="99"/>
    <w:rsid w:val="007313E6"/>
    <w:rPr>
      <w:sz w:val="20"/>
      <w:szCs w:val="20"/>
    </w:rPr>
  </w:style>
  <w:style w:type="character" w:styleId="Refdenotaalpie">
    <w:name w:val="footnote reference"/>
    <w:uiPriority w:val="99"/>
    <w:semiHidden/>
    <w:unhideWhenUsed/>
    <w:rsid w:val="007313E6"/>
    <w:rPr>
      <w:vertAlign w:val="superscript"/>
    </w:rPr>
  </w:style>
  <w:style w:type="character" w:styleId="Refdecomentario">
    <w:name w:val="annotation reference"/>
    <w:uiPriority w:val="99"/>
    <w:semiHidden/>
    <w:unhideWhenUsed/>
    <w:rsid w:val="00270B98"/>
    <w:rPr>
      <w:sz w:val="16"/>
      <w:szCs w:val="16"/>
    </w:rPr>
  </w:style>
  <w:style w:type="paragraph" w:styleId="Textocomentario">
    <w:name w:val="annotation text"/>
    <w:basedOn w:val="Normal"/>
    <w:link w:val="TextocomentarioCar"/>
    <w:uiPriority w:val="99"/>
    <w:unhideWhenUsed/>
    <w:rsid w:val="00270B98"/>
    <w:pPr>
      <w:spacing w:line="240" w:lineRule="auto"/>
    </w:pPr>
    <w:rPr>
      <w:szCs w:val="20"/>
    </w:rPr>
  </w:style>
  <w:style w:type="character" w:customStyle="1" w:styleId="TextocomentarioCar">
    <w:name w:val="Texto comentario Car"/>
    <w:link w:val="Textocomentario"/>
    <w:uiPriority w:val="99"/>
    <w:rsid w:val="00270B98"/>
    <w:rPr>
      <w:sz w:val="20"/>
      <w:szCs w:val="20"/>
    </w:rPr>
  </w:style>
  <w:style w:type="paragraph" w:styleId="Asuntodelcomentario">
    <w:name w:val="annotation subject"/>
    <w:basedOn w:val="Textocomentario"/>
    <w:next w:val="Textocomentario"/>
    <w:link w:val="AsuntodelcomentarioCar"/>
    <w:uiPriority w:val="99"/>
    <w:semiHidden/>
    <w:unhideWhenUsed/>
    <w:rsid w:val="00270B98"/>
    <w:rPr>
      <w:b/>
      <w:bCs/>
    </w:rPr>
  </w:style>
  <w:style w:type="character" w:customStyle="1" w:styleId="AsuntodelcomentarioCar">
    <w:name w:val="Asunto del comentario Car"/>
    <w:link w:val="Asuntodelcomentario"/>
    <w:uiPriority w:val="99"/>
    <w:semiHidden/>
    <w:rsid w:val="00270B98"/>
    <w:rPr>
      <w:b/>
      <w:bCs/>
      <w:sz w:val="20"/>
      <w:szCs w:val="20"/>
    </w:rPr>
  </w:style>
  <w:style w:type="paragraph" w:styleId="Textoindependiente">
    <w:name w:val="Body Text"/>
    <w:basedOn w:val="Normal"/>
    <w:link w:val="TextoindependienteCar"/>
    <w:uiPriority w:val="1"/>
    <w:rsid w:val="00EB090B"/>
    <w:pPr>
      <w:widowControl w:val="0"/>
      <w:autoSpaceDE w:val="0"/>
      <w:autoSpaceDN w:val="0"/>
      <w:spacing w:after="0" w:line="240" w:lineRule="auto"/>
      <w:ind w:left="2207"/>
    </w:pPr>
    <w:rPr>
      <w:rFonts w:ascii="Trebuchet MS" w:eastAsia="Trebuchet MS" w:hAnsi="Trebuchet MS" w:cs="Trebuchet MS"/>
      <w:szCs w:val="18"/>
      <w:lang w:eastAsia="es-ES" w:bidi="es-ES"/>
    </w:rPr>
  </w:style>
  <w:style w:type="character" w:customStyle="1" w:styleId="TextoindependienteCar">
    <w:name w:val="Texto independiente Car"/>
    <w:link w:val="Textoindependiente"/>
    <w:uiPriority w:val="1"/>
    <w:rsid w:val="00EB090B"/>
    <w:rPr>
      <w:rFonts w:ascii="Trebuchet MS" w:eastAsia="Trebuchet MS" w:hAnsi="Trebuchet MS" w:cs="Trebuchet MS"/>
      <w:sz w:val="18"/>
      <w:szCs w:val="18"/>
      <w:lang w:eastAsia="es-ES" w:bidi="es-ES"/>
    </w:rPr>
  </w:style>
  <w:style w:type="paragraph" w:styleId="Revisin">
    <w:name w:val="Revision"/>
    <w:hidden/>
    <w:uiPriority w:val="99"/>
    <w:semiHidden/>
    <w:rsid w:val="00D80246"/>
    <w:rPr>
      <w:sz w:val="18"/>
      <w:szCs w:val="22"/>
      <w:lang w:eastAsia="en-US"/>
    </w:rPr>
  </w:style>
  <w:style w:type="paragraph" w:styleId="Tabladeilustraciones">
    <w:name w:val="table of figures"/>
    <w:basedOn w:val="Normal"/>
    <w:next w:val="Normal"/>
    <w:uiPriority w:val="99"/>
    <w:unhideWhenUsed/>
    <w:rsid w:val="005F44A1"/>
    <w:pPr>
      <w:spacing w:after="0"/>
    </w:pPr>
  </w:style>
  <w:style w:type="paragraph" w:customStyle="1" w:styleId="Default">
    <w:name w:val="Default"/>
    <w:rsid w:val="0018107D"/>
    <w:pPr>
      <w:autoSpaceDE w:val="0"/>
      <w:autoSpaceDN w:val="0"/>
      <w:adjustRightInd w:val="0"/>
    </w:pPr>
    <w:rPr>
      <w:rFonts w:ascii="Arial" w:eastAsia="Calibri" w:hAnsi="Arial" w:cs="Arial"/>
      <w:color w:val="000000"/>
      <w:sz w:val="24"/>
      <w:szCs w:val="24"/>
      <w:lang w:val="en-US" w:eastAsia="en-US"/>
    </w:rPr>
  </w:style>
  <w:style w:type="paragraph" w:customStyle="1" w:styleId="m-3248331049445788284msolistparagraph">
    <w:name w:val="m_-3248331049445788284msolistparagraph"/>
    <w:basedOn w:val="Normal"/>
    <w:rsid w:val="0018107D"/>
    <w:pPr>
      <w:spacing w:before="100" w:beforeAutospacing="1" w:after="100" w:afterAutospacing="1" w:line="240" w:lineRule="auto"/>
    </w:pPr>
    <w:rPr>
      <w:rFonts w:ascii="Times New Roman" w:eastAsia="Times New Roman" w:hAnsi="Times New Roman"/>
      <w:sz w:val="24"/>
      <w:szCs w:val="24"/>
      <w:lang w:val="es-CO" w:eastAsia="es-CO"/>
    </w:rPr>
  </w:style>
  <w:style w:type="paragraph" w:styleId="NormalWeb">
    <w:name w:val="Normal (Web)"/>
    <w:basedOn w:val="Normal"/>
    <w:uiPriority w:val="99"/>
    <w:unhideWhenUsed/>
    <w:rsid w:val="0018107D"/>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interiorestextonormal">
    <w:name w:val="interiores texto normal"/>
    <w:basedOn w:val="Normal"/>
    <w:link w:val="interiorestextonormalCar"/>
    <w:autoRedefine/>
    <w:rsid w:val="0018107D"/>
    <w:pPr>
      <w:spacing w:before="280" w:after="0" w:line="360" w:lineRule="auto"/>
    </w:pPr>
    <w:rPr>
      <w:rFonts w:ascii="Trebuchet MS" w:eastAsia="Times New Roman" w:hAnsi="Trebuchet MS"/>
      <w:szCs w:val="24"/>
      <w:lang w:eastAsia="es-ES_tradnl"/>
    </w:rPr>
  </w:style>
  <w:style w:type="character" w:customStyle="1" w:styleId="interiorestextonormalCar">
    <w:name w:val="interiores texto normal Car"/>
    <w:link w:val="interiorestextonormal"/>
    <w:rsid w:val="0018107D"/>
    <w:rPr>
      <w:rFonts w:ascii="Trebuchet MS" w:eastAsia="Times New Roman" w:hAnsi="Trebuchet MS" w:cs="Times New Roman"/>
      <w:sz w:val="20"/>
      <w:szCs w:val="24"/>
      <w:lang w:eastAsia="es-ES_tradnl"/>
    </w:rPr>
  </w:style>
  <w:style w:type="table" w:styleId="Listamedia2-nfasis1">
    <w:name w:val="Medium List 2 Accent 1"/>
    <w:basedOn w:val="Tablanormal"/>
    <w:uiPriority w:val="66"/>
    <w:rsid w:val="00AF0C96"/>
    <w:rPr>
      <w:rFonts w:ascii="Futura Md BT" w:eastAsia="MS Gothic" w:hAnsi="Futura Md BT"/>
      <w:color w:val="7F7F7F"/>
    </w:rPr>
    <w:tblPr>
      <w:tblStyleRowBandSize w:val="1"/>
      <w:tblStyleColBandSize w:val="1"/>
      <w:tblBorders>
        <w:top w:val="single" w:sz="8" w:space="0" w:color="FCDFC5"/>
        <w:left w:val="single" w:sz="8" w:space="0" w:color="FCDFC5"/>
        <w:bottom w:val="single" w:sz="8" w:space="0" w:color="FCDFC5"/>
        <w:right w:val="single" w:sz="8" w:space="0" w:color="FCDFC5"/>
      </w:tblBorders>
    </w:tblPr>
    <w:tblStylePr w:type="firstRow">
      <w:rPr>
        <w:sz w:val="24"/>
        <w:szCs w:val="24"/>
      </w:rPr>
      <w:tblPr/>
      <w:tcPr>
        <w:tcBorders>
          <w:top w:val="nil"/>
          <w:left w:val="nil"/>
          <w:bottom w:val="single" w:sz="24" w:space="0" w:color="FCDFC5"/>
          <w:right w:val="nil"/>
          <w:insideH w:val="nil"/>
          <w:insideV w:val="nil"/>
        </w:tcBorders>
        <w:shd w:val="clear" w:color="auto" w:fill="FFFFFF"/>
      </w:tcPr>
    </w:tblStylePr>
    <w:tblStylePr w:type="lastRow">
      <w:tblPr/>
      <w:tcPr>
        <w:tcBorders>
          <w:top w:val="single" w:sz="8" w:space="0" w:color="FCDFC5"/>
          <w:left w:val="nil"/>
          <w:bottom w:val="nil"/>
          <w:right w:val="nil"/>
          <w:insideH w:val="nil"/>
          <w:insideV w:val="nil"/>
        </w:tcBorders>
        <w:shd w:val="clear" w:color="auto" w:fill="FFFFFF"/>
      </w:tcPr>
    </w:tblStylePr>
    <w:tblStylePr w:type="firstCol">
      <w:tblPr/>
      <w:tcPr>
        <w:tcBorders>
          <w:top w:val="nil"/>
          <w:left w:val="nil"/>
          <w:bottom w:val="nil"/>
          <w:right w:val="single" w:sz="8" w:space="0" w:color="FCDFC5"/>
          <w:insideH w:val="nil"/>
          <w:insideV w:val="nil"/>
        </w:tcBorders>
        <w:shd w:val="clear" w:color="auto" w:fill="FFFFFF"/>
      </w:tcPr>
    </w:tblStylePr>
    <w:tblStylePr w:type="lastCol">
      <w:tblPr/>
      <w:tcPr>
        <w:tcBorders>
          <w:top w:val="nil"/>
          <w:left w:val="single" w:sz="8" w:space="0" w:color="FCDFC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EF6F0"/>
      </w:tcPr>
    </w:tblStylePr>
    <w:tblStylePr w:type="band1Horz">
      <w:tblPr/>
      <w:tcPr>
        <w:tcBorders>
          <w:top w:val="nil"/>
          <w:bottom w:val="nil"/>
          <w:insideH w:val="nil"/>
          <w:insideV w:val="nil"/>
        </w:tcBorders>
        <w:shd w:val="clear" w:color="auto" w:fill="FEF6F0"/>
      </w:tcPr>
    </w:tblStylePr>
    <w:tblStylePr w:type="nwCell">
      <w:tblPr/>
      <w:tcPr>
        <w:shd w:val="clear" w:color="auto" w:fill="FFFFFF"/>
      </w:tcPr>
    </w:tblStylePr>
    <w:tblStylePr w:type="swCell">
      <w:tblPr/>
      <w:tcPr>
        <w:tcBorders>
          <w:top w:val="nil"/>
        </w:tcBorders>
      </w:tcPr>
    </w:tblStylePr>
  </w:style>
  <w:style w:type="paragraph" w:styleId="Textonotaalfinal">
    <w:name w:val="endnote text"/>
    <w:basedOn w:val="Normal"/>
    <w:link w:val="TextonotaalfinalCar"/>
    <w:uiPriority w:val="99"/>
    <w:unhideWhenUsed/>
    <w:rsid w:val="00386B84"/>
    <w:pPr>
      <w:spacing w:after="0" w:line="240" w:lineRule="auto"/>
    </w:pPr>
    <w:rPr>
      <w:szCs w:val="20"/>
    </w:rPr>
  </w:style>
  <w:style w:type="character" w:customStyle="1" w:styleId="TextonotaalfinalCar">
    <w:name w:val="Texto nota al final Car"/>
    <w:link w:val="Textonotaalfinal"/>
    <w:uiPriority w:val="99"/>
    <w:rsid w:val="00386B84"/>
    <w:rPr>
      <w:sz w:val="20"/>
      <w:szCs w:val="20"/>
    </w:rPr>
  </w:style>
  <w:style w:type="character" w:styleId="Refdenotaalfinal">
    <w:name w:val="endnote reference"/>
    <w:uiPriority w:val="99"/>
    <w:semiHidden/>
    <w:unhideWhenUsed/>
    <w:rsid w:val="00386B84"/>
    <w:rPr>
      <w:vertAlign w:val="superscript"/>
    </w:rPr>
  </w:style>
  <w:style w:type="table" w:styleId="Cuadrculadetablaclara">
    <w:name w:val="Grid Table Light"/>
    <w:basedOn w:val="Tablanormal"/>
    <w:uiPriority w:val="99"/>
    <w:rsid w:val="00EA066F"/>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apple-converted-space">
    <w:name w:val="apple-converted-space"/>
    <w:rsid w:val="000E24B8"/>
  </w:style>
  <w:style w:type="paragraph" w:customStyle="1" w:styleId="m-5902117029887698865msolistparagraph">
    <w:name w:val="m_-5902117029887698865msolistparagraph"/>
    <w:basedOn w:val="Normal"/>
    <w:rsid w:val="00162C28"/>
    <w:pPr>
      <w:spacing w:before="100" w:beforeAutospacing="1" w:after="100" w:afterAutospacing="1" w:line="240" w:lineRule="auto"/>
    </w:pPr>
    <w:rPr>
      <w:rFonts w:ascii="Times New Roman" w:eastAsia="Calibri" w:hAnsi="Times New Roman"/>
      <w:sz w:val="24"/>
      <w:szCs w:val="24"/>
      <w:lang w:eastAsia="es-ES"/>
    </w:rPr>
  </w:style>
  <w:style w:type="character" w:customStyle="1" w:styleId="UnresolvedMention">
    <w:name w:val="Unresolved Mention"/>
    <w:uiPriority w:val="99"/>
    <w:semiHidden/>
    <w:unhideWhenUsed/>
    <w:rsid w:val="006453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550731">
      <w:bodyDiv w:val="1"/>
      <w:marLeft w:val="0"/>
      <w:marRight w:val="0"/>
      <w:marTop w:val="0"/>
      <w:marBottom w:val="0"/>
      <w:divBdr>
        <w:top w:val="none" w:sz="0" w:space="0" w:color="auto"/>
        <w:left w:val="none" w:sz="0" w:space="0" w:color="auto"/>
        <w:bottom w:val="none" w:sz="0" w:space="0" w:color="auto"/>
        <w:right w:val="none" w:sz="0" w:space="0" w:color="auto"/>
      </w:divBdr>
    </w:div>
    <w:div w:id="72435475">
      <w:bodyDiv w:val="1"/>
      <w:marLeft w:val="0"/>
      <w:marRight w:val="0"/>
      <w:marTop w:val="0"/>
      <w:marBottom w:val="0"/>
      <w:divBdr>
        <w:top w:val="none" w:sz="0" w:space="0" w:color="auto"/>
        <w:left w:val="none" w:sz="0" w:space="0" w:color="auto"/>
        <w:bottom w:val="none" w:sz="0" w:space="0" w:color="auto"/>
        <w:right w:val="none" w:sz="0" w:space="0" w:color="auto"/>
      </w:divBdr>
    </w:div>
    <w:div w:id="170803171">
      <w:bodyDiv w:val="1"/>
      <w:marLeft w:val="0"/>
      <w:marRight w:val="0"/>
      <w:marTop w:val="0"/>
      <w:marBottom w:val="0"/>
      <w:divBdr>
        <w:top w:val="none" w:sz="0" w:space="0" w:color="auto"/>
        <w:left w:val="none" w:sz="0" w:space="0" w:color="auto"/>
        <w:bottom w:val="none" w:sz="0" w:space="0" w:color="auto"/>
        <w:right w:val="none" w:sz="0" w:space="0" w:color="auto"/>
      </w:divBdr>
    </w:div>
    <w:div w:id="325983735">
      <w:bodyDiv w:val="1"/>
      <w:marLeft w:val="0"/>
      <w:marRight w:val="0"/>
      <w:marTop w:val="0"/>
      <w:marBottom w:val="0"/>
      <w:divBdr>
        <w:top w:val="none" w:sz="0" w:space="0" w:color="auto"/>
        <w:left w:val="none" w:sz="0" w:space="0" w:color="auto"/>
        <w:bottom w:val="none" w:sz="0" w:space="0" w:color="auto"/>
        <w:right w:val="none" w:sz="0" w:space="0" w:color="auto"/>
      </w:divBdr>
    </w:div>
    <w:div w:id="341980663">
      <w:bodyDiv w:val="1"/>
      <w:marLeft w:val="0"/>
      <w:marRight w:val="0"/>
      <w:marTop w:val="0"/>
      <w:marBottom w:val="0"/>
      <w:divBdr>
        <w:top w:val="none" w:sz="0" w:space="0" w:color="auto"/>
        <w:left w:val="none" w:sz="0" w:space="0" w:color="auto"/>
        <w:bottom w:val="none" w:sz="0" w:space="0" w:color="auto"/>
        <w:right w:val="none" w:sz="0" w:space="0" w:color="auto"/>
      </w:divBdr>
    </w:div>
    <w:div w:id="440804546">
      <w:bodyDiv w:val="1"/>
      <w:marLeft w:val="0"/>
      <w:marRight w:val="0"/>
      <w:marTop w:val="0"/>
      <w:marBottom w:val="0"/>
      <w:divBdr>
        <w:top w:val="none" w:sz="0" w:space="0" w:color="auto"/>
        <w:left w:val="none" w:sz="0" w:space="0" w:color="auto"/>
        <w:bottom w:val="none" w:sz="0" w:space="0" w:color="auto"/>
        <w:right w:val="none" w:sz="0" w:space="0" w:color="auto"/>
      </w:divBdr>
    </w:div>
    <w:div w:id="468673750">
      <w:bodyDiv w:val="1"/>
      <w:marLeft w:val="0"/>
      <w:marRight w:val="0"/>
      <w:marTop w:val="0"/>
      <w:marBottom w:val="0"/>
      <w:divBdr>
        <w:top w:val="none" w:sz="0" w:space="0" w:color="auto"/>
        <w:left w:val="none" w:sz="0" w:space="0" w:color="auto"/>
        <w:bottom w:val="none" w:sz="0" w:space="0" w:color="auto"/>
        <w:right w:val="none" w:sz="0" w:space="0" w:color="auto"/>
      </w:divBdr>
    </w:div>
    <w:div w:id="527833449">
      <w:bodyDiv w:val="1"/>
      <w:marLeft w:val="0"/>
      <w:marRight w:val="0"/>
      <w:marTop w:val="0"/>
      <w:marBottom w:val="0"/>
      <w:divBdr>
        <w:top w:val="none" w:sz="0" w:space="0" w:color="auto"/>
        <w:left w:val="none" w:sz="0" w:space="0" w:color="auto"/>
        <w:bottom w:val="none" w:sz="0" w:space="0" w:color="auto"/>
        <w:right w:val="none" w:sz="0" w:space="0" w:color="auto"/>
      </w:divBdr>
    </w:div>
    <w:div w:id="643244230">
      <w:bodyDiv w:val="1"/>
      <w:marLeft w:val="0"/>
      <w:marRight w:val="0"/>
      <w:marTop w:val="0"/>
      <w:marBottom w:val="0"/>
      <w:divBdr>
        <w:top w:val="none" w:sz="0" w:space="0" w:color="auto"/>
        <w:left w:val="none" w:sz="0" w:space="0" w:color="auto"/>
        <w:bottom w:val="none" w:sz="0" w:space="0" w:color="auto"/>
        <w:right w:val="none" w:sz="0" w:space="0" w:color="auto"/>
      </w:divBdr>
    </w:div>
    <w:div w:id="875654629">
      <w:bodyDiv w:val="1"/>
      <w:marLeft w:val="0"/>
      <w:marRight w:val="0"/>
      <w:marTop w:val="0"/>
      <w:marBottom w:val="0"/>
      <w:divBdr>
        <w:top w:val="none" w:sz="0" w:space="0" w:color="auto"/>
        <w:left w:val="none" w:sz="0" w:space="0" w:color="auto"/>
        <w:bottom w:val="none" w:sz="0" w:space="0" w:color="auto"/>
        <w:right w:val="none" w:sz="0" w:space="0" w:color="auto"/>
      </w:divBdr>
    </w:div>
    <w:div w:id="920141377">
      <w:bodyDiv w:val="1"/>
      <w:marLeft w:val="0"/>
      <w:marRight w:val="0"/>
      <w:marTop w:val="0"/>
      <w:marBottom w:val="0"/>
      <w:divBdr>
        <w:top w:val="none" w:sz="0" w:space="0" w:color="auto"/>
        <w:left w:val="none" w:sz="0" w:space="0" w:color="auto"/>
        <w:bottom w:val="none" w:sz="0" w:space="0" w:color="auto"/>
        <w:right w:val="none" w:sz="0" w:space="0" w:color="auto"/>
      </w:divBdr>
    </w:div>
    <w:div w:id="939605856">
      <w:bodyDiv w:val="1"/>
      <w:marLeft w:val="0"/>
      <w:marRight w:val="0"/>
      <w:marTop w:val="0"/>
      <w:marBottom w:val="0"/>
      <w:divBdr>
        <w:top w:val="none" w:sz="0" w:space="0" w:color="auto"/>
        <w:left w:val="none" w:sz="0" w:space="0" w:color="auto"/>
        <w:bottom w:val="none" w:sz="0" w:space="0" w:color="auto"/>
        <w:right w:val="none" w:sz="0" w:space="0" w:color="auto"/>
      </w:divBdr>
    </w:div>
    <w:div w:id="1046758604">
      <w:bodyDiv w:val="1"/>
      <w:marLeft w:val="0"/>
      <w:marRight w:val="0"/>
      <w:marTop w:val="0"/>
      <w:marBottom w:val="0"/>
      <w:divBdr>
        <w:top w:val="none" w:sz="0" w:space="0" w:color="auto"/>
        <w:left w:val="none" w:sz="0" w:space="0" w:color="auto"/>
        <w:bottom w:val="none" w:sz="0" w:space="0" w:color="auto"/>
        <w:right w:val="none" w:sz="0" w:space="0" w:color="auto"/>
      </w:divBdr>
    </w:div>
    <w:div w:id="1059355985">
      <w:bodyDiv w:val="1"/>
      <w:marLeft w:val="0"/>
      <w:marRight w:val="0"/>
      <w:marTop w:val="0"/>
      <w:marBottom w:val="0"/>
      <w:divBdr>
        <w:top w:val="none" w:sz="0" w:space="0" w:color="auto"/>
        <w:left w:val="none" w:sz="0" w:space="0" w:color="auto"/>
        <w:bottom w:val="none" w:sz="0" w:space="0" w:color="auto"/>
        <w:right w:val="none" w:sz="0" w:space="0" w:color="auto"/>
      </w:divBdr>
    </w:div>
    <w:div w:id="1145468332">
      <w:bodyDiv w:val="1"/>
      <w:marLeft w:val="0"/>
      <w:marRight w:val="0"/>
      <w:marTop w:val="0"/>
      <w:marBottom w:val="0"/>
      <w:divBdr>
        <w:top w:val="none" w:sz="0" w:space="0" w:color="auto"/>
        <w:left w:val="none" w:sz="0" w:space="0" w:color="auto"/>
        <w:bottom w:val="none" w:sz="0" w:space="0" w:color="auto"/>
        <w:right w:val="none" w:sz="0" w:space="0" w:color="auto"/>
      </w:divBdr>
    </w:div>
    <w:div w:id="1207252646">
      <w:bodyDiv w:val="1"/>
      <w:marLeft w:val="0"/>
      <w:marRight w:val="0"/>
      <w:marTop w:val="0"/>
      <w:marBottom w:val="0"/>
      <w:divBdr>
        <w:top w:val="none" w:sz="0" w:space="0" w:color="auto"/>
        <w:left w:val="none" w:sz="0" w:space="0" w:color="auto"/>
        <w:bottom w:val="none" w:sz="0" w:space="0" w:color="auto"/>
        <w:right w:val="none" w:sz="0" w:space="0" w:color="auto"/>
      </w:divBdr>
    </w:div>
    <w:div w:id="1429503988">
      <w:bodyDiv w:val="1"/>
      <w:marLeft w:val="0"/>
      <w:marRight w:val="0"/>
      <w:marTop w:val="0"/>
      <w:marBottom w:val="0"/>
      <w:divBdr>
        <w:top w:val="none" w:sz="0" w:space="0" w:color="auto"/>
        <w:left w:val="none" w:sz="0" w:space="0" w:color="auto"/>
        <w:bottom w:val="none" w:sz="0" w:space="0" w:color="auto"/>
        <w:right w:val="none" w:sz="0" w:space="0" w:color="auto"/>
      </w:divBdr>
    </w:div>
    <w:div w:id="1469934065">
      <w:bodyDiv w:val="1"/>
      <w:marLeft w:val="0"/>
      <w:marRight w:val="0"/>
      <w:marTop w:val="0"/>
      <w:marBottom w:val="0"/>
      <w:divBdr>
        <w:top w:val="none" w:sz="0" w:space="0" w:color="auto"/>
        <w:left w:val="none" w:sz="0" w:space="0" w:color="auto"/>
        <w:bottom w:val="none" w:sz="0" w:space="0" w:color="auto"/>
        <w:right w:val="none" w:sz="0" w:space="0" w:color="auto"/>
      </w:divBdr>
    </w:div>
    <w:div w:id="1509783368">
      <w:bodyDiv w:val="1"/>
      <w:marLeft w:val="0"/>
      <w:marRight w:val="0"/>
      <w:marTop w:val="0"/>
      <w:marBottom w:val="0"/>
      <w:divBdr>
        <w:top w:val="none" w:sz="0" w:space="0" w:color="auto"/>
        <w:left w:val="none" w:sz="0" w:space="0" w:color="auto"/>
        <w:bottom w:val="none" w:sz="0" w:space="0" w:color="auto"/>
        <w:right w:val="none" w:sz="0" w:space="0" w:color="auto"/>
      </w:divBdr>
      <w:divsChild>
        <w:div w:id="7147331">
          <w:marLeft w:val="0"/>
          <w:marRight w:val="0"/>
          <w:marTop w:val="0"/>
          <w:marBottom w:val="0"/>
          <w:divBdr>
            <w:top w:val="none" w:sz="0" w:space="0" w:color="auto"/>
            <w:left w:val="none" w:sz="0" w:space="0" w:color="auto"/>
            <w:bottom w:val="none" w:sz="0" w:space="0" w:color="auto"/>
            <w:right w:val="none" w:sz="0" w:space="0" w:color="auto"/>
          </w:divBdr>
        </w:div>
        <w:div w:id="1531721218">
          <w:marLeft w:val="0"/>
          <w:marRight w:val="0"/>
          <w:marTop w:val="0"/>
          <w:marBottom w:val="0"/>
          <w:divBdr>
            <w:top w:val="none" w:sz="0" w:space="0" w:color="auto"/>
            <w:left w:val="none" w:sz="0" w:space="0" w:color="auto"/>
            <w:bottom w:val="none" w:sz="0" w:space="0" w:color="auto"/>
            <w:right w:val="none" w:sz="0" w:space="0" w:color="auto"/>
          </w:divBdr>
        </w:div>
        <w:div w:id="2057317695">
          <w:marLeft w:val="0"/>
          <w:marRight w:val="0"/>
          <w:marTop w:val="0"/>
          <w:marBottom w:val="0"/>
          <w:divBdr>
            <w:top w:val="none" w:sz="0" w:space="0" w:color="auto"/>
            <w:left w:val="none" w:sz="0" w:space="0" w:color="auto"/>
            <w:bottom w:val="none" w:sz="0" w:space="0" w:color="auto"/>
            <w:right w:val="none" w:sz="0" w:space="0" w:color="auto"/>
          </w:divBdr>
        </w:div>
      </w:divsChild>
    </w:div>
    <w:div w:id="1552352204">
      <w:bodyDiv w:val="1"/>
      <w:marLeft w:val="0"/>
      <w:marRight w:val="0"/>
      <w:marTop w:val="0"/>
      <w:marBottom w:val="0"/>
      <w:divBdr>
        <w:top w:val="none" w:sz="0" w:space="0" w:color="auto"/>
        <w:left w:val="none" w:sz="0" w:space="0" w:color="auto"/>
        <w:bottom w:val="none" w:sz="0" w:space="0" w:color="auto"/>
        <w:right w:val="none" w:sz="0" w:space="0" w:color="auto"/>
      </w:divBdr>
    </w:div>
    <w:div w:id="1723023572">
      <w:bodyDiv w:val="1"/>
      <w:marLeft w:val="0"/>
      <w:marRight w:val="0"/>
      <w:marTop w:val="0"/>
      <w:marBottom w:val="0"/>
      <w:divBdr>
        <w:top w:val="none" w:sz="0" w:space="0" w:color="auto"/>
        <w:left w:val="none" w:sz="0" w:space="0" w:color="auto"/>
        <w:bottom w:val="none" w:sz="0" w:space="0" w:color="auto"/>
        <w:right w:val="none" w:sz="0" w:space="0" w:color="auto"/>
      </w:divBdr>
    </w:div>
    <w:div w:id="1740982561">
      <w:bodyDiv w:val="1"/>
      <w:marLeft w:val="0"/>
      <w:marRight w:val="0"/>
      <w:marTop w:val="0"/>
      <w:marBottom w:val="0"/>
      <w:divBdr>
        <w:top w:val="none" w:sz="0" w:space="0" w:color="auto"/>
        <w:left w:val="none" w:sz="0" w:space="0" w:color="auto"/>
        <w:bottom w:val="none" w:sz="0" w:space="0" w:color="auto"/>
        <w:right w:val="none" w:sz="0" w:space="0" w:color="auto"/>
      </w:divBdr>
    </w:div>
    <w:div w:id="1835798055">
      <w:bodyDiv w:val="1"/>
      <w:marLeft w:val="0"/>
      <w:marRight w:val="0"/>
      <w:marTop w:val="0"/>
      <w:marBottom w:val="0"/>
      <w:divBdr>
        <w:top w:val="none" w:sz="0" w:space="0" w:color="auto"/>
        <w:left w:val="none" w:sz="0" w:space="0" w:color="auto"/>
        <w:bottom w:val="none" w:sz="0" w:space="0" w:color="auto"/>
        <w:right w:val="none" w:sz="0" w:space="0" w:color="auto"/>
      </w:divBdr>
    </w:div>
    <w:div w:id="1904296078">
      <w:bodyDiv w:val="1"/>
      <w:marLeft w:val="0"/>
      <w:marRight w:val="0"/>
      <w:marTop w:val="0"/>
      <w:marBottom w:val="0"/>
      <w:divBdr>
        <w:top w:val="none" w:sz="0" w:space="0" w:color="auto"/>
        <w:left w:val="none" w:sz="0" w:space="0" w:color="auto"/>
        <w:bottom w:val="none" w:sz="0" w:space="0" w:color="auto"/>
        <w:right w:val="none" w:sz="0" w:space="0" w:color="auto"/>
      </w:divBdr>
    </w:div>
    <w:div w:id="1933778167">
      <w:bodyDiv w:val="1"/>
      <w:marLeft w:val="0"/>
      <w:marRight w:val="0"/>
      <w:marTop w:val="0"/>
      <w:marBottom w:val="0"/>
      <w:divBdr>
        <w:top w:val="none" w:sz="0" w:space="0" w:color="auto"/>
        <w:left w:val="none" w:sz="0" w:space="0" w:color="auto"/>
        <w:bottom w:val="none" w:sz="0" w:space="0" w:color="auto"/>
        <w:right w:val="none" w:sz="0" w:space="0" w:color="auto"/>
      </w:divBdr>
    </w:div>
    <w:div w:id="1944535719">
      <w:bodyDiv w:val="1"/>
      <w:marLeft w:val="0"/>
      <w:marRight w:val="0"/>
      <w:marTop w:val="0"/>
      <w:marBottom w:val="0"/>
      <w:divBdr>
        <w:top w:val="none" w:sz="0" w:space="0" w:color="auto"/>
        <w:left w:val="none" w:sz="0" w:space="0" w:color="auto"/>
        <w:bottom w:val="none" w:sz="0" w:space="0" w:color="auto"/>
        <w:right w:val="none" w:sz="0" w:space="0" w:color="auto"/>
      </w:divBdr>
      <w:divsChild>
        <w:div w:id="1199246022">
          <w:marLeft w:val="0"/>
          <w:marRight w:val="0"/>
          <w:marTop w:val="0"/>
          <w:marBottom w:val="0"/>
          <w:divBdr>
            <w:top w:val="none" w:sz="0" w:space="0" w:color="auto"/>
            <w:left w:val="none" w:sz="0" w:space="0" w:color="auto"/>
            <w:bottom w:val="none" w:sz="0" w:space="0" w:color="auto"/>
            <w:right w:val="none" w:sz="0" w:space="0" w:color="auto"/>
          </w:divBdr>
        </w:div>
        <w:div w:id="1496995562">
          <w:marLeft w:val="0"/>
          <w:marRight w:val="0"/>
          <w:marTop w:val="0"/>
          <w:marBottom w:val="0"/>
          <w:divBdr>
            <w:top w:val="none" w:sz="0" w:space="0" w:color="auto"/>
            <w:left w:val="none" w:sz="0" w:space="0" w:color="auto"/>
            <w:bottom w:val="none" w:sz="0" w:space="0" w:color="auto"/>
            <w:right w:val="none" w:sz="0" w:space="0" w:color="auto"/>
          </w:divBdr>
        </w:div>
        <w:div w:id="1641572544">
          <w:marLeft w:val="0"/>
          <w:marRight w:val="0"/>
          <w:marTop w:val="0"/>
          <w:marBottom w:val="0"/>
          <w:divBdr>
            <w:top w:val="none" w:sz="0" w:space="0" w:color="auto"/>
            <w:left w:val="none" w:sz="0" w:space="0" w:color="auto"/>
            <w:bottom w:val="none" w:sz="0" w:space="0" w:color="auto"/>
            <w:right w:val="none" w:sz="0" w:space="0" w:color="auto"/>
          </w:divBdr>
        </w:div>
      </w:divsChild>
    </w:div>
    <w:div w:id="1979414174">
      <w:bodyDiv w:val="1"/>
      <w:marLeft w:val="0"/>
      <w:marRight w:val="0"/>
      <w:marTop w:val="0"/>
      <w:marBottom w:val="0"/>
      <w:divBdr>
        <w:top w:val="none" w:sz="0" w:space="0" w:color="auto"/>
        <w:left w:val="none" w:sz="0" w:space="0" w:color="auto"/>
        <w:bottom w:val="none" w:sz="0" w:space="0" w:color="auto"/>
        <w:right w:val="none" w:sz="0" w:space="0" w:color="auto"/>
      </w:divBdr>
    </w:div>
    <w:div w:id="2041781769">
      <w:bodyDiv w:val="1"/>
      <w:marLeft w:val="0"/>
      <w:marRight w:val="0"/>
      <w:marTop w:val="0"/>
      <w:marBottom w:val="0"/>
      <w:divBdr>
        <w:top w:val="none" w:sz="0" w:space="0" w:color="auto"/>
        <w:left w:val="none" w:sz="0" w:space="0" w:color="auto"/>
        <w:bottom w:val="none" w:sz="0" w:space="0" w:color="auto"/>
        <w:right w:val="none" w:sz="0" w:space="0" w:color="auto"/>
      </w:divBdr>
    </w:div>
    <w:div w:id="2106614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duambientalcr@jccm.es"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castillalamancha.es/protecciondedatos"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jpg"/><Relationship Id="rId1" Type="http://schemas.openxmlformats.org/officeDocument/2006/relationships/image" Target="media/image5.png"/><Relationship Id="rId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MAMB-02\Documents\trabajando\MATERIAL_DIFUSION\Doc%20informe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17ADB6-1659-4EB4-8340-A712412194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 informe2.dotx</Template>
  <TotalTime>3</TotalTime>
  <Pages>3</Pages>
  <Words>834</Words>
  <Characters>4587</Characters>
  <Application>Microsoft Office Word</Application>
  <DocSecurity>0</DocSecurity>
  <Lines>38</Lines>
  <Paragraphs>10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5411</CharactersWithSpaces>
  <SharedDoc>false</SharedDoc>
  <HLinks>
    <vt:vector size="12" baseType="variant">
      <vt:variant>
        <vt:i4>1376265</vt:i4>
      </vt:variant>
      <vt:variant>
        <vt:i4>3</vt:i4>
      </vt:variant>
      <vt:variant>
        <vt:i4>0</vt:i4>
      </vt:variant>
      <vt:variant>
        <vt:i4>5</vt:i4>
      </vt:variant>
      <vt:variant>
        <vt:lpwstr>http://www.castillalamancha.es/protecciondedatos</vt:lpwstr>
      </vt:variant>
      <vt:variant>
        <vt:lpwstr/>
      </vt:variant>
      <vt:variant>
        <vt:i4>3211269</vt:i4>
      </vt:variant>
      <vt:variant>
        <vt:i4>0</vt:i4>
      </vt:variant>
      <vt:variant>
        <vt:i4>0</vt:i4>
      </vt:variant>
      <vt:variant>
        <vt:i4>5</vt:i4>
      </vt:variant>
      <vt:variant>
        <vt:lpwstr>mailto:eduambientalcr@jccm.es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Martín Páramo</dc:creator>
  <cp:keywords/>
  <dc:description/>
  <cp:lastModifiedBy>Rafael Sanz Zanello</cp:lastModifiedBy>
  <cp:revision>3</cp:revision>
  <cp:lastPrinted>2018-10-08T12:28:00Z</cp:lastPrinted>
  <dcterms:created xsi:type="dcterms:W3CDTF">2019-02-07T12:01:00Z</dcterms:created>
  <dcterms:modified xsi:type="dcterms:W3CDTF">2019-02-07T12:03:00Z</dcterms:modified>
</cp:coreProperties>
</file>